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7747BB" w14:textId="7E06D771" w:rsidR="00FE5FB6" w:rsidRDefault="001869D9" w:rsidP="00266D9A">
      <w:pPr>
        <w:pStyle w:val="Kop2"/>
        <w:numPr>
          <w:ilvl w:val="1"/>
          <w:numId w:val="3"/>
        </w:numPr>
        <w:rPr>
          <w:lang w:eastAsia="en-US"/>
        </w:rPr>
      </w:pPr>
      <w:bookmarkStart w:id="0" w:name="_Toc500235497"/>
      <w:r>
        <w:rPr>
          <w:lang w:eastAsia="en-US"/>
        </w:rPr>
        <w:t>Bijlage</w:t>
      </w:r>
      <w:r w:rsidR="002E46FC">
        <w:rPr>
          <w:lang w:eastAsia="en-US"/>
        </w:rPr>
        <w:t xml:space="preserve"> 2. </w:t>
      </w:r>
      <w:r>
        <w:rPr>
          <w:lang w:eastAsia="en-US"/>
        </w:rPr>
        <w:t>Technische bekwaamhei</w:t>
      </w:r>
      <w:bookmarkEnd w:id="0"/>
      <w:r w:rsidR="009744B6">
        <w:rPr>
          <w:lang w:eastAsia="en-US"/>
        </w:rPr>
        <w:t>d</w:t>
      </w:r>
    </w:p>
    <w:p w14:paraId="4C077C77" w14:textId="77777777" w:rsidR="001869D9" w:rsidRDefault="001869D9" w:rsidP="001869D9">
      <w:pPr>
        <w:rPr>
          <w:lang w:eastAsia="en-US"/>
        </w:rPr>
      </w:pPr>
    </w:p>
    <w:p w14:paraId="563ECF86" w14:textId="77777777" w:rsidR="00067239" w:rsidRDefault="00067239" w:rsidP="00067239">
      <w:pPr>
        <w:rPr>
          <w:lang w:eastAsia="en-US"/>
        </w:rPr>
      </w:pPr>
      <w:r>
        <w:rPr>
          <w:lang w:eastAsia="en-US"/>
        </w:rPr>
        <w:t>Inschrijver dient per kerncompetentie 1 referentie op te geven van een gelijksoortige kerncompetentie uit de afgelopen 5 jaar (werken</w:t>
      </w:r>
      <w:r w:rsidR="00F702FA">
        <w:rPr>
          <w:lang w:eastAsia="en-US"/>
        </w:rPr>
        <w:t>/</w:t>
      </w:r>
      <w:r>
        <w:rPr>
          <w:lang w:eastAsia="en-US"/>
        </w:rPr>
        <w:t xml:space="preserve">diensten). </w:t>
      </w:r>
    </w:p>
    <w:p w14:paraId="42AC2FE8" w14:textId="77777777" w:rsidR="007D2674" w:rsidRDefault="00067239" w:rsidP="00067239">
      <w:pPr>
        <w:rPr>
          <w:lang w:eastAsia="en-US"/>
        </w:rPr>
      </w:pPr>
      <w:r>
        <w:rPr>
          <w:lang w:eastAsia="en-US"/>
        </w:rPr>
        <w:t>Het is toegestaan om bij verschillende kerncompetenties en/of selectiecriteria dezelfde referentie in te dienen.</w:t>
      </w:r>
      <w:r w:rsidR="00E879DD">
        <w:rPr>
          <w:lang w:eastAsia="en-US"/>
        </w:rPr>
        <w:t xml:space="preserve"> Een referentie kan dus meerdere keren voorkomen</w:t>
      </w:r>
      <w:r w:rsidR="00C25888">
        <w:rPr>
          <w:lang w:eastAsia="en-US"/>
        </w:rPr>
        <w:t xml:space="preserve"> en kan zowel worden gebruikt aan te tonen aan </w:t>
      </w:r>
      <w:r w:rsidR="00F702FA">
        <w:rPr>
          <w:lang w:eastAsia="en-US"/>
        </w:rPr>
        <w:t xml:space="preserve">één </w:t>
      </w:r>
      <w:r w:rsidR="00C25888">
        <w:rPr>
          <w:lang w:eastAsia="en-US"/>
        </w:rPr>
        <w:t>of meer minimum-</w:t>
      </w:r>
      <w:r w:rsidR="00802457">
        <w:rPr>
          <w:lang w:eastAsia="en-US"/>
        </w:rPr>
        <w:t xml:space="preserve"> ofwel ervarings</w:t>
      </w:r>
      <w:r w:rsidR="00C25888">
        <w:rPr>
          <w:lang w:eastAsia="en-US"/>
        </w:rPr>
        <w:t xml:space="preserve">eisen te voldoen, als ook aantonen te voldoen aan </w:t>
      </w:r>
      <w:r w:rsidR="00F702FA">
        <w:rPr>
          <w:lang w:eastAsia="en-US"/>
        </w:rPr>
        <w:t xml:space="preserve">één </w:t>
      </w:r>
      <w:r w:rsidR="00C25888">
        <w:rPr>
          <w:lang w:eastAsia="en-US"/>
        </w:rPr>
        <w:t>of meer selectiecriteria</w:t>
      </w:r>
      <w:r w:rsidR="007D2674">
        <w:rPr>
          <w:lang w:eastAsia="en-US"/>
        </w:rPr>
        <w:t>.</w:t>
      </w:r>
    </w:p>
    <w:p w14:paraId="62B6A428" w14:textId="77777777" w:rsidR="00067239" w:rsidRDefault="007D2674" w:rsidP="00067239">
      <w:pPr>
        <w:rPr>
          <w:lang w:eastAsia="en-US"/>
        </w:rPr>
      </w:pPr>
      <w:r w:rsidRPr="007D2674">
        <w:rPr>
          <w:lang w:eastAsia="en-US"/>
        </w:rPr>
        <w:t xml:space="preserve">Het is echter niet toegestaan om meer dan één referentie te leveren </w:t>
      </w:r>
      <w:r>
        <w:rPr>
          <w:lang w:eastAsia="en-US"/>
        </w:rPr>
        <w:t>per gevraagde kerncompetentie.</w:t>
      </w:r>
    </w:p>
    <w:p w14:paraId="13C47A4F" w14:textId="77777777" w:rsidR="00067239" w:rsidRDefault="00067239" w:rsidP="00067239">
      <w:pPr>
        <w:rPr>
          <w:lang w:eastAsia="en-US"/>
        </w:rPr>
      </w:pPr>
    </w:p>
    <w:p w14:paraId="7394F220" w14:textId="77777777" w:rsidR="00067239" w:rsidRDefault="00067239" w:rsidP="00067239">
      <w:pPr>
        <w:rPr>
          <w:lang w:eastAsia="en-US"/>
        </w:rPr>
      </w:pPr>
      <w:r>
        <w:rPr>
          <w:lang w:eastAsia="en-US"/>
        </w:rPr>
        <w:t>Inschrijver dient de onderstaande referentiebladen volledig in te vullen.</w:t>
      </w:r>
    </w:p>
    <w:p w14:paraId="3419B621" w14:textId="77777777" w:rsidR="00067239" w:rsidRDefault="00067239" w:rsidP="00067239">
      <w:pPr>
        <w:rPr>
          <w:lang w:eastAsia="en-US"/>
        </w:rPr>
      </w:pPr>
    </w:p>
    <w:p w14:paraId="596CD73E" w14:textId="77777777" w:rsidR="000D22F5" w:rsidRDefault="00067239" w:rsidP="000D22F5">
      <w:pPr>
        <w:rPr>
          <w:lang w:eastAsia="en-US"/>
        </w:rPr>
      </w:pPr>
      <w:r>
        <w:rPr>
          <w:lang w:eastAsia="en-US"/>
        </w:rPr>
        <w:t>Teneinde aan het voorgaande te voldoen kunnen ook referenties van combinanten en onderaannemers worden meegezonden.</w:t>
      </w:r>
      <w:r w:rsidR="000D22F5">
        <w:rPr>
          <w:lang w:eastAsia="en-US"/>
        </w:rPr>
        <w:t xml:space="preserve"> Het is alleen toegestaan om een beroep te doen op referenties van combinanten en</w:t>
      </w:r>
      <w:r w:rsidR="00426587">
        <w:rPr>
          <w:lang w:eastAsia="en-US"/>
        </w:rPr>
        <w:t>/of</w:t>
      </w:r>
      <w:r w:rsidR="000D22F5">
        <w:rPr>
          <w:lang w:eastAsia="en-US"/>
        </w:rPr>
        <w:t xml:space="preserve"> onderaannemers indien deze vermeld zijn in deel IIC van het Uniforme Europees Aanbestedingsdocument (UEA).</w:t>
      </w:r>
    </w:p>
    <w:p w14:paraId="3F8A5BC3" w14:textId="77777777" w:rsidR="000D22F5" w:rsidRDefault="000D22F5" w:rsidP="00067239">
      <w:pPr>
        <w:rPr>
          <w:lang w:eastAsia="en-US"/>
        </w:rPr>
      </w:pPr>
    </w:p>
    <w:p w14:paraId="39EF1371" w14:textId="77777777" w:rsidR="00067239" w:rsidRDefault="00067239" w:rsidP="00067239">
      <w:pPr>
        <w:rPr>
          <w:lang w:eastAsia="en-US"/>
        </w:rPr>
      </w:pPr>
      <w:r>
        <w:rPr>
          <w:lang w:eastAsia="en-US"/>
        </w:rPr>
        <w:t xml:space="preserve">Indien een eventueel gecontroleerde referentie daartoe gerede aanleiding geeft, eventuele substantiële en beargumenteerde ontevredenheid daaronder inbegrepen, kan de gemeente de </w:t>
      </w:r>
      <w:r w:rsidR="00426587">
        <w:rPr>
          <w:lang w:eastAsia="en-US"/>
        </w:rPr>
        <w:t xml:space="preserve">referentie </w:t>
      </w:r>
      <w:r>
        <w:rPr>
          <w:lang w:eastAsia="en-US"/>
        </w:rPr>
        <w:t>uitsluiten</w:t>
      </w:r>
      <w:r w:rsidR="006659BF">
        <w:rPr>
          <w:lang w:eastAsia="en-US"/>
        </w:rPr>
        <w:t>. Indien dit er toe leidt dat daardoor niet aan de minimumeis(en) wordt voldaan, is de gegadigde uitgesloten van deelname aan de verder procedure</w:t>
      </w:r>
      <w:r>
        <w:rPr>
          <w:lang w:eastAsia="en-US"/>
        </w:rPr>
        <w:t>. De gemeente doet dit niet zonder de gegadigde in staat te stellen zijn zienswijze over de referentie te geven.</w:t>
      </w:r>
    </w:p>
    <w:p w14:paraId="23C9BA75" w14:textId="77777777" w:rsidR="001869D9" w:rsidRPr="00802457" w:rsidRDefault="001869D9" w:rsidP="001869D9">
      <w:pPr>
        <w:rPr>
          <w:color w:val="auto"/>
          <w:lang w:eastAsia="en-US"/>
        </w:rPr>
      </w:pPr>
    </w:p>
    <w:p w14:paraId="0D02DD45" w14:textId="77777777" w:rsidR="001869D9" w:rsidRPr="00802457" w:rsidRDefault="001869D9" w:rsidP="001869D9">
      <w:pPr>
        <w:rPr>
          <w:b/>
          <w:color w:val="auto"/>
          <w:lang w:eastAsia="en-US"/>
        </w:rPr>
      </w:pPr>
      <w:r w:rsidRPr="00802457">
        <w:rPr>
          <w:b/>
          <w:color w:val="auto"/>
          <w:lang w:eastAsia="en-US"/>
        </w:rPr>
        <w:t xml:space="preserve">Referentieblad Kerncompetentie </w:t>
      </w:r>
    </w:p>
    <w:p w14:paraId="41EF4D79" w14:textId="77777777" w:rsidR="001869D9" w:rsidRPr="00802457" w:rsidRDefault="001869D9" w:rsidP="001869D9">
      <w:pPr>
        <w:rPr>
          <w:color w:val="auto"/>
          <w:lang w:eastAsia="en-US"/>
        </w:rPr>
      </w:pPr>
    </w:p>
    <w:p w14:paraId="147BF7A5" w14:textId="77777777" w:rsidR="00030D5F" w:rsidRDefault="00030D5F" w:rsidP="00266D9A">
      <w:pPr>
        <w:pStyle w:val="Lijstalinea"/>
        <w:numPr>
          <w:ilvl w:val="0"/>
          <w:numId w:val="2"/>
        </w:numPr>
      </w:pPr>
      <w:r>
        <w:t xml:space="preserve">Eén opdracht, waarbij  </w:t>
      </w:r>
      <w:r w:rsidRPr="00F13A62">
        <w:rPr>
          <w:b/>
        </w:rPr>
        <w:t xml:space="preserve">ontwerp en realisatie in één GWW-werk </w:t>
      </w:r>
      <w:r w:rsidR="00F41110" w:rsidRPr="00F13A62">
        <w:rPr>
          <w:b/>
        </w:rPr>
        <w:t>geïntegreerd</w:t>
      </w:r>
      <w:r>
        <w:t xml:space="preserve"> is en waarbij de aanneemsom of een gefactureerd bedrag</w:t>
      </w:r>
      <w:r w:rsidRPr="0026471A">
        <w:t xml:space="preserve"> van </w:t>
      </w:r>
      <w:r>
        <w:t xml:space="preserve">dit werk ten minste </w:t>
      </w:r>
    </w:p>
    <w:p w14:paraId="72D842DD" w14:textId="77777777" w:rsidR="00030D5F" w:rsidRPr="00D76B42" w:rsidRDefault="003D592C" w:rsidP="00030D5F">
      <w:pPr>
        <w:pStyle w:val="Lijstalinea"/>
      </w:pPr>
      <w:r>
        <w:t>€ 25</w:t>
      </w:r>
      <w:r w:rsidR="00030D5F" w:rsidRPr="00D76B42">
        <w:t>0.000,- (excl. BTW) bedraagt.</w:t>
      </w:r>
    </w:p>
    <w:p w14:paraId="6D8A14E3" w14:textId="77777777" w:rsidR="00030D5F" w:rsidRDefault="00030D5F" w:rsidP="00030D5F">
      <w:pPr>
        <w:pStyle w:val="Lijstalinea"/>
      </w:pPr>
      <w:r w:rsidRPr="00D76B42">
        <w:t>Waarbij de volgende</w:t>
      </w:r>
      <w:r>
        <w:t xml:space="preserve"> bouworganisatievormen incl. bijbehorende contractvormen als akkoord worden bevonden; Bouwteam, Alliantie en Geïntegreerd (UAV-gc).</w:t>
      </w:r>
    </w:p>
    <w:p w14:paraId="65504B5D" w14:textId="77777777" w:rsidR="00ED0BC5" w:rsidRPr="00802457" w:rsidRDefault="00ED0BC5" w:rsidP="00583D0F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485"/>
      </w:tblGrid>
      <w:tr w:rsidR="00C2618E" w:rsidRPr="00802457" w14:paraId="5776F021" w14:textId="77777777" w:rsidTr="001869D9">
        <w:tc>
          <w:tcPr>
            <w:tcW w:w="4444" w:type="dxa"/>
            <w:shd w:val="clear" w:color="auto" w:fill="auto"/>
          </w:tcPr>
          <w:p w14:paraId="54681536" w14:textId="77777777" w:rsidR="001869D9" w:rsidRPr="00802457" w:rsidRDefault="00067239" w:rsidP="00011C3A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Naam opdrachtgever &amp; naam, telefoonnummer en emailadres van </w:t>
            </w:r>
            <w:r w:rsidR="00011C3A" w:rsidRPr="00802457">
              <w:rPr>
                <w:color w:val="auto"/>
              </w:rPr>
              <w:t>de</w:t>
            </w:r>
            <w:r w:rsidR="006659BF" w:rsidRPr="00802457">
              <w:rPr>
                <w:color w:val="auto"/>
              </w:rPr>
              <w:t xml:space="preserve"> </w:t>
            </w:r>
            <w:r w:rsidRPr="00802457">
              <w:rPr>
                <w:color w:val="auto"/>
              </w:rPr>
              <w:t>contactpersoon</w:t>
            </w:r>
            <w:r w:rsidR="00011C3A" w:rsidRPr="00802457">
              <w:rPr>
                <w:color w:val="auto"/>
              </w:rPr>
              <w:t xml:space="preserve"> bij deze opdrachtgever</w:t>
            </w:r>
          </w:p>
        </w:tc>
        <w:tc>
          <w:tcPr>
            <w:tcW w:w="4485" w:type="dxa"/>
            <w:shd w:val="clear" w:color="auto" w:fill="auto"/>
          </w:tcPr>
          <w:p w14:paraId="38029E12" w14:textId="77777777" w:rsidR="001869D9" w:rsidRPr="00802457" w:rsidRDefault="001869D9" w:rsidP="001869D9">
            <w:pPr>
              <w:rPr>
                <w:color w:val="auto"/>
                <w:lang w:eastAsia="en-US"/>
              </w:rPr>
            </w:pPr>
          </w:p>
        </w:tc>
      </w:tr>
      <w:tr w:rsidR="00C2618E" w:rsidRPr="00802457" w14:paraId="67DD5969" w14:textId="77777777" w:rsidTr="001869D9">
        <w:tc>
          <w:tcPr>
            <w:tcW w:w="4444" w:type="dxa"/>
            <w:shd w:val="clear" w:color="auto" w:fill="auto"/>
          </w:tcPr>
          <w:p w14:paraId="08E708CB" w14:textId="77777777" w:rsidR="001869D9" w:rsidRPr="00802457" w:rsidRDefault="001869D9" w:rsidP="00B54A3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 xml:space="preserve">Korte omschrijving van </w:t>
            </w:r>
            <w:r w:rsidR="00B54A3D" w:rsidRPr="00802457">
              <w:rPr>
                <w:color w:val="auto"/>
                <w:lang w:eastAsia="en-US"/>
              </w:rPr>
              <w:t xml:space="preserve"> contract</w:t>
            </w:r>
          </w:p>
        </w:tc>
        <w:tc>
          <w:tcPr>
            <w:tcW w:w="4485" w:type="dxa"/>
            <w:shd w:val="clear" w:color="auto" w:fill="auto"/>
          </w:tcPr>
          <w:p w14:paraId="22490F51" w14:textId="77777777" w:rsidR="001869D9" w:rsidRPr="00802457" w:rsidRDefault="001869D9" w:rsidP="001869D9">
            <w:pPr>
              <w:rPr>
                <w:color w:val="auto"/>
                <w:lang w:eastAsia="en-US"/>
              </w:rPr>
            </w:pPr>
          </w:p>
        </w:tc>
      </w:tr>
      <w:tr w:rsidR="00C2618E" w:rsidRPr="00802457" w14:paraId="2755FF16" w14:textId="77777777" w:rsidTr="001869D9">
        <w:tc>
          <w:tcPr>
            <w:tcW w:w="4444" w:type="dxa"/>
            <w:shd w:val="clear" w:color="auto" w:fill="auto"/>
          </w:tcPr>
          <w:p w14:paraId="31BBF9D2" w14:textId="77777777" w:rsidR="001869D9" w:rsidRPr="00802457" w:rsidRDefault="00895458" w:rsidP="0089162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Omvang van </w:t>
            </w:r>
            <w:r w:rsidR="00B54A3D" w:rsidRPr="00802457">
              <w:rPr>
                <w:color w:val="auto"/>
              </w:rPr>
              <w:t xml:space="preserve">het contract </w:t>
            </w:r>
            <w:r w:rsidR="00011C3A" w:rsidRPr="00802457">
              <w:rPr>
                <w:color w:val="auto"/>
              </w:rPr>
              <w:t xml:space="preserve">en het </w:t>
            </w:r>
            <w:r w:rsidR="00030D5F">
              <w:rPr>
                <w:color w:val="auto"/>
              </w:rPr>
              <w:t xml:space="preserve"> </w:t>
            </w:r>
            <w:r w:rsidR="0089162D">
              <w:rPr>
                <w:color w:val="auto"/>
              </w:rPr>
              <w:t xml:space="preserve"> </w:t>
            </w:r>
            <w:r w:rsidR="00011C3A" w:rsidRPr="00802457">
              <w:rPr>
                <w:color w:val="auto"/>
              </w:rPr>
              <w:t xml:space="preserve">werk </w:t>
            </w:r>
            <w:r w:rsidRPr="00802457">
              <w:rPr>
                <w:color w:val="auto"/>
              </w:rPr>
              <w:t>(in elk geval in euro’s)</w:t>
            </w:r>
          </w:p>
        </w:tc>
        <w:tc>
          <w:tcPr>
            <w:tcW w:w="4485" w:type="dxa"/>
            <w:shd w:val="clear" w:color="auto" w:fill="auto"/>
          </w:tcPr>
          <w:p w14:paraId="136BBD9E" w14:textId="77777777" w:rsidR="001869D9" w:rsidRPr="00802457" w:rsidRDefault="001869D9" w:rsidP="001869D9">
            <w:pPr>
              <w:rPr>
                <w:color w:val="auto"/>
                <w:lang w:eastAsia="en-US"/>
              </w:rPr>
            </w:pPr>
          </w:p>
        </w:tc>
      </w:tr>
      <w:tr w:rsidR="00C2618E" w:rsidRPr="00802457" w14:paraId="1B454FC8" w14:textId="77777777" w:rsidTr="001869D9">
        <w:tc>
          <w:tcPr>
            <w:tcW w:w="4444" w:type="dxa"/>
            <w:shd w:val="clear" w:color="auto" w:fill="auto"/>
          </w:tcPr>
          <w:p w14:paraId="2927BAAC" w14:textId="77777777" w:rsidR="001869D9" w:rsidRPr="00802457" w:rsidRDefault="00895458" w:rsidP="001869D9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485" w:type="dxa"/>
            <w:shd w:val="clear" w:color="auto" w:fill="auto"/>
          </w:tcPr>
          <w:p w14:paraId="74311D7E" w14:textId="77777777" w:rsidR="001869D9" w:rsidRPr="00802457" w:rsidRDefault="001869D9" w:rsidP="001869D9">
            <w:pPr>
              <w:rPr>
                <w:color w:val="auto"/>
                <w:lang w:eastAsia="en-US"/>
              </w:rPr>
            </w:pPr>
          </w:p>
        </w:tc>
      </w:tr>
      <w:tr w:rsidR="001869D9" w:rsidRPr="00802457" w14:paraId="3839D7DB" w14:textId="77777777" w:rsidTr="001869D9">
        <w:tc>
          <w:tcPr>
            <w:tcW w:w="4444" w:type="dxa"/>
            <w:shd w:val="clear" w:color="auto" w:fill="auto"/>
          </w:tcPr>
          <w:p w14:paraId="4D125970" w14:textId="77777777" w:rsidR="00895458" w:rsidRPr="00802457" w:rsidRDefault="00895458" w:rsidP="00895458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53FDF6DA" w14:textId="77777777" w:rsidR="001869D9" w:rsidRPr="00802457" w:rsidRDefault="00895458" w:rsidP="00895458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het percentage aandeel in combinatie en de juridische participatieverhouding</w:t>
            </w:r>
            <w:r w:rsidR="006659BF" w:rsidRPr="00802457">
              <w:rPr>
                <w:color w:val="auto"/>
              </w:rPr>
              <w:t xml:space="preserve"> inclusief de namen van alle combinanten </w:t>
            </w:r>
          </w:p>
        </w:tc>
        <w:tc>
          <w:tcPr>
            <w:tcW w:w="4485" w:type="dxa"/>
            <w:shd w:val="clear" w:color="auto" w:fill="auto"/>
          </w:tcPr>
          <w:p w14:paraId="50F3E8E1" w14:textId="77777777" w:rsidR="001869D9" w:rsidRPr="00802457" w:rsidRDefault="001869D9" w:rsidP="001869D9">
            <w:pPr>
              <w:rPr>
                <w:color w:val="auto"/>
                <w:lang w:eastAsia="en-US"/>
              </w:rPr>
            </w:pPr>
          </w:p>
        </w:tc>
      </w:tr>
    </w:tbl>
    <w:p w14:paraId="1E1AB76A" w14:textId="77777777" w:rsidR="00601868" w:rsidRDefault="00601868" w:rsidP="001869D9">
      <w:pPr>
        <w:rPr>
          <w:color w:val="FF0000"/>
          <w:lang w:eastAsia="en-US"/>
        </w:rPr>
      </w:pPr>
    </w:p>
    <w:p w14:paraId="01FB2299" w14:textId="77777777" w:rsidR="0030774D" w:rsidRPr="00C2618E" w:rsidRDefault="0030774D" w:rsidP="001869D9">
      <w:pPr>
        <w:rPr>
          <w:color w:val="FF0000"/>
          <w:lang w:eastAsia="en-US"/>
        </w:rPr>
      </w:pPr>
    </w:p>
    <w:p w14:paraId="28E29AA0" w14:textId="77777777" w:rsidR="00522BDC" w:rsidRPr="00522BDC" w:rsidRDefault="00522BDC" w:rsidP="00266D9A">
      <w:pPr>
        <w:pStyle w:val="Lijstalinea"/>
        <w:numPr>
          <w:ilvl w:val="0"/>
          <w:numId w:val="2"/>
        </w:numPr>
      </w:pPr>
      <w:r w:rsidRPr="00522BDC">
        <w:t xml:space="preserve">Eén opdracht, inzake </w:t>
      </w:r>
      <w:r w:rsidRPr="00522BDC">
        <w:rPr>
          <w:b/>
          <w:i/>
          <w:iCs/>
        </w:rPr>
        <w:t xml:space="preserve">a) het ontwerpen, b) technisch voorbereiden en </w:t>
      </w:r>
    </w:p>
    <w:p w14:paraId="4DF66DFE" w14:textId="7AF0C11D" w:rsidR="00522BDC" w:rsidRPr="00522BDC" w:rsidRDefault="00522BDC" w:rsidP="00522BDC">
      <w:pPr>
        <w:pStyle w:val="Lijstalinea"/>
      </w:pPr>
      <w:r w:rsidRPr="00522BDC">
        <w:rPr>
          <w:b/>
          <w:i/>
          <w:iCs/>
        </w:rPr>
        <w:t xml:space="preserve">c) </w:t>
      </w:r>
      <w:r>
        <w:rPr>
          <w:b/>
          <w:i/>
          <w:iCs/>
        </w:rPr>
        <w:t xml:space="preserve">bouwen of </w:t>
      </w:r>
      <w:r w:rsidRPr="00522BDC">
        <w:rPr>
          <w:b/>
          <w:i/>
          <w:iCs/>
        </w:rPr>
        <w:t xml:space="preserve">renoveren van een binnenstedelijke </w:t>
      </w:r>
      <w:r w:rsidRPr="00522BDC">
        <w:rPr>
          <w:b/>
        </w:rPr>
        <w:t xml:space="preserve">van een </w:t>
      </w:r>
      <w:r w:rsidR="00DF7C79">
        <w:rPr>
          <w:b/>
        </w:rPr>
        <w:t>wegverkeersbrug</w:t>
      </w:r>
      <w:r w:rsidRPr="00522BDC">
        <w:rPr>
          <w:b/>
        </w:rPr>
        <w:t xml:space="preserve"> in stedelijk gebied binnen de bebouwde kom van een middelgrote stad </w:t>
      </w:r>
      <w:r w:rsidRPr="00522BDC">
        <w:t>met een aannemingssom of een gefactureerd bedrag van ten minste € 250.000,- (excl. btw).</w:t>
      </w:r>
    </w:p>
    <w:p w14:paraId="01E693D3" w14:textId="77777777" w:rsidR="00522BDC" w:rsidRPr="00522BDC" w:rsidRDefault="00522BDC" w:rsidP="00522BDC">
      <w:pPr>
        <w:pStyle w:val="Lijstalinea"/>
      </w:pPr>
      <w:r w:rsidRPr="00522BDC">
        <w:t>Onder een middelgrote stad wordt in dit geval verstaan, een dorp of stad, waarbij de gemeente als geheel tenminste 100.000 inwoners heeft.</w:t>
      </w:r>
    </w:p>
    <w:p w14:paraId="5C1B272C" w14:textId="77777777" w:rsidR="00094896" w:rsidRPr="00802457" w:rsidRDefault="00094896" w:rsidP="00094896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485"/>
      </w:tblGrid>
      <w:tr w:rsidR="00C2618E" w:rsidRPr="00802457" w14:paraId="6EA10366" w14:textId="77777777" w:rsidTr="000E0E6D">
        <w:tc>
          <w:tcPr>
            <w:tcW w:w="4444" w:type="dxa"/>
            <w:shd w:val="clear" w:color="auto" w:fill="auto"/>
          </w:tcPr>
          <w:p w14:paraId="18BABC72" w14:textId="77777777" w:rsidR="001869D9" w:rsidRPr="00802457" w:rsidRDefault="00067239" w:rsidP="000E0E6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Naam opdrachtgever &amp; naam, telefoonnummer en emailadres van </w:t>
            </w:r>
            <w:r w:rsidR="00011C3A" w:rsidRPr="00802457">
              <w:rPr>
                <w:color w:val="auto"/>
              </w:rPr>
              <w:t xml:space="preserve">de </w:t>
            </w:r>
            <w:r w:rsidRPr="00802457">
              <w:rPr>
                <w:color w:val="auto"/>
              </w:rPr>
              <w:t>contactpersoon</w:t>
            </w:r>
            <w:r w:rsidR="00011C3A" w:rsidRPr="00802457">
              <w:rPr>
                <w:color w:val="auto"/>
              </w:rPr>
              <w:t xml:space="preserve"> bij deze opdrachtgever</w:t>
            </w:r>
          </w:p>
        </w:tc>
        <w:tc>
          <w:tcPr>
            <w:tcW w:w="4485" w:type="dxa"/>
            <w:shd w:val="clear" w:color="auto" w:fill="auto"/>
          </w:tcPr>
          <w:p w14:paraId="4EDC25C0" w14:textId="77777777" w:rsidR="001869D9" w:rsidRPr="00802457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C2618E" w:rsidRPr="00802457" w14:paraId="504C229A" w14:textId="77777777" w:rsidTr="000E0E6D">
        <w:tc>
          <w:tcPr>
            <w:tcW w:w="4444" w:type="dxa"/>
            <w:shd w:val="clear" w:color="auto" w:fill="auto"/>
          </w:tcPr>
          <w:p w14:paraId="320C594A" w14:textId="77777777" w:rsidR="001869D9" w:rsidRPr="00802457" w:rsidRDefault="001869D9" w:rsidP="00B54A3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  <w:lang w:eastAsia="en-US"/>
              </w:rPr>
              <w:t xml:space="preserve">Korte omschrijving van het </w:t>
            </w:r>
            <w:r w:rsidR="00B54A3D" w:rsidRPr="00802457">
              <w:rPr>
                <w:color w:val="auto"/>
                <w:lang w:eastAsia="en-US"/>
              </w:rPr>
              <w:t>werk</w:t>
            </w:r>
          </w:p>
        </w:tc>
        <w:tc>
          <w:tcPr>
            <w:tcW w:w="4485" w:type="dxa"/>
            <w:shd w:val="clear" w:color="auto" w:fill="auto"/>
          </w:tcPr>
          <w:p w14:paraId="1ECA41D4" w14:textId="77777777" w:rsidR="001869D9" w:rsidRPr="00802457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C2618E" w:rsidRPr="00802457" w14:paraId="3878EA8C" w14:textId="77777777" w:rsidTr="000E0E6D">
        <w:tc>
          <w:tcPr>
            <w:tcW w:w="4444" w:type="dxa"/>
            <w:shd w:val="clear" w:color="auto" w:fill="auto"/>
          </w:tcPr>
          <w:p w14:paraId="13D85DD1" w14:textId="77777777" w:rsidR="001869D9" w:rsidRPr="00802457" w:rsidRDefault="00895458" w:rsidP="00011C3A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 xml:space="preserve">Omvang van het </w:t>
            </w:r>
            <w:r w:rsidR="00B54A3D" w:rsidRPr="00802457">
              <w:rPr>
                <w:color w:val="auto"/>
              </w:rPr>
              <w:t xml:space="preserve">werk </w:t>
            </w:r>
            <w:r w:rsidRPr="00802457">
              <w:rPr>
                <w:color w:val="auto"/>
              </w:rPr>
              <w:t>(in elk geval in euro</w:t>
            </w:r>
            <w:r w:rsidR="00011C3A" w:rsidRPr="00802457">
              <w:rPr>
                <w:color w:val="auto"/>
              </w:rPr>
              <w:t>’</w:t>
            </w:r>
            <w:r w:rsidRPr="00802457">
              <w:rPr>
                <w:color w:val="auto"/>
              </w:rPr>
              <w:t>s</w:t>
            </w:r>
            <w:r w:rsidR="00011C3A" w:rsidRPr="00802457">
              <w:rPr>
                <w:color w:val="auto"/>
              </w:rPr>
              <w:t xml:space="preserve"> de aannemingssom</w:t>
            </w:r>
            <w:r w:rsidRPr="00802457">
              <w:rPr>
                <w:color w:val="auto"/>
              </w:rPr>
              <w:t>)</w:t>
            </w:r>
          </w:p>
        </w:tc>
        <w:tc>
          <w:tcPr>
            <w:tcW w:w="4485" w:type="dxa"/>
            <w:shd w:val="clear" w:color="auto" w:fill="auto"/>
          </w:tcPr>
          <w:p w14:paraId="6E93D5AB" w14:textId="77777777" w:rsidR="001869D9" w:rsidRPr="00802457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C2618E" w:rsidRPr="00802457" w14:paraId="78A34678" w14:textId="77777777" w:rsidTr="000E0E6D">
        <w:tc>
          <w:tcPr>
            <w:tcW w:w="4444" w:type="dxa"/>
            <w:shd w:val="clear" w:color="auto" w:fill="auto"/>
          </w:tcPr>
          <w:p w14:paraId="11CAC638" w14:textId="77777777" w:rsidR="001869D9" w:rsidRPr="00802457" w:rsidRDefault="00895458" w:rsidP="000E0E6D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Datum start en datum oplevering</w:t>
            </w:r>
          </w:p>
        </w:tc>
        <w:tc>
          <w:tcPr>
            <w:tcW w:w="4485" w:type="dxa"/>
            <w:shd w:val="clear" w:color="auto" w:fill="auto"/>
          </w:tcPr>
          <w:p w14:paraId="2B22FF27" w14:textId="77777777" w:rsidR="001869D9" w:rsidRPr="00802457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1869D9" w:rsidRPr="00802457" w14:paraId="203D4DBF" w14:textId="77777777" w:rsidTr="000E0E6D">
        <w:tc>
          <w:tcPr>
            <w:tcW w:w="4444" w:type="dxa"/>
            <w:shd w:val="clear" w:color="auto" w:fill="auto"/>
          </w:tcPr>
          <w:p w14:paraId="2AD3587D" w14:textId="77777777" w:rsidR="00895458" w:rsidRPr="00802457" w:rsidRDefault="00895458" w:rsidP="00895458">
            <w:pPr>
              <w:rPr>
                <w:color w:val="auto"/>
              </w:rPr>
            </w:pPr>
            <w:r w:rsidRPr="00802457">
              <w:rPr>
                <w:color w:val="auto"/>
              </w:rPr>
              <w:t xml:space="preserve">Indien uitgevoerd in combinatie: </w:t>
            </w:r>
          </w:p>
          <w:p w14:paraId="08F686A9" w14:textId="77777777" w:rsidR="001869D9" w:rsidRPr="00802457" w:rsidRDefault="00895458" w:rsidP="00895458">
            <w:pPr>
              <w:rPr>
                <w:color w:val="auto"/>
                <w:lang w:eastAsia="en-US"/>
              </w:rPr>
            </w:pPr>
            <w:r w:rsidRPr="00802457">
              <w:rPr>
                <w:color w:val="auto"/>
              </w:rPr>
              <w:t>het percentage aandeel in combinatie en de juridische participatieverhouding</w:t>
            </w:r>
            <w:r w:rsidR="006659BF" w:rsidRPr="00802457">
              <w:rPr>
                <w:color w:val="auto"/>
              </w:rPr>
              <w:t xml:space="preserve"> inclusief de </w:t>
            </w:r>
            <w:r w:rsidR="006659BF" w:rsidRPr="00802457">
              <w:rPr>
                <w:color w:val="auto"/>
              </w:rPr>
              <w:lastRenderedPageBreak/>
              <w:t>namen van alle combinanten</w:t>
            </w:r>
          </w:p>
        </w:tc>
        <w:tc>
          <w:tcPr>
            <w:tcW w:w="4485" w:type="dxa"/>
            <w:shd w:val="clear" w:color="auto" w:fill="auto"/>
          </w:tcPr>
          <w:p w14:paraId="7498AD4D" w14:textId="77777777" w:rsidR="001869D9" w:rsidRPr="00802457" w:rsidRDefault="001869D9" w:rsidP="000E0E6D">
            <w:pPr>
              <w:rPr>
                <w:color w:val="auto"/>
                <w:lang w:eastAsia="en-US"/>
              </w:rPr>
            </w:pPr>
          </w:p>
        </w:tc>
      </w:tr>
    </w:tbl>
    <w:p w14:paraId="6ADC6C14" w14:textId="77777777" w:rsidR="009A3232" w:rsidRPr="00C2618E" w:rsidRDefault="009A3232" w:rsidP="001869D9">
      <w:pPr>
        <w:rPr>
          <w:i/>
          <w:color w:val="FF0000"/>
          <w:lang w:eastAsia="en-US"/>
        </w:rPr>
      </w:pPr>
    </w:p>
    <w:p w14:paraId="47FB1D18" w14:textId="77777777" w:rsidR="0030774D" w:rsidRPr="00C2618E" w:rsidRDefault="0030774D" w:rsidP="001869D9">
      <w:pPr>
        <w:rPr>
          <w:color w:val="FF0000"/>
          <w:lang w:eastAsia="en-US"/>
        </w:rPr>
      </w:pPr>
    </w:p>
    <w:p w14:paraId="0797FAE3" w14:textId="77777777" w:rsidR="00094896" w:rsidRPr="00AE164F" w:rsidRDefault="00094896" w:rsidP="00266D9A">
      <w:pPr>
        <w:pStyle w:val="Lijstalinea"/>
        <w:numPr>
          <w:ilvl w:val="0"/>
          <w:numId w:val="2"/>
        </w:numPr>
        <w:rPr>
          <w:color w:val="auto"/>
        </w:rPr>
      </w:pPr>
      <w:r w:rsidRPr="009079C4">
        <w:t xml:space="preserve">Eén </w:t>
      </w:r>
      <w:r>
        <w:t xml:space="preserve">opdracht, waarbij </w:t>
      </w:r>
      <w:r w:rsidRPr="009B04DB">
        <w:rPr>
          <w:b/>
        </w:rPr>
        <w:t>omgevingsmanagement</w:t>
      </w:r>
      <w:r>
        <w:rPr>
          <w:b/>
        </w:rPr>
        <w:t xml:space="preserve"> </w:t>
      </w:r>
      <w:r w:rsidRPr="00AF57BC">
        <w:t xml:space="preserve">(afstemming met bewoners/winkeliers </w:t>
      </w:r>
      <w:r>
        <w:t xml:space="preserve">e.d. </w:t>
      </w:r>
      <w:r w:rsidRPr="00AF57BC">
        <w:t xml:space="preserve">en of klachtenafhandeling) </w:t>
      </w:r>
      <w:r>
        <w:t>een belangrijk onderdeel was van het</w:t>
      </w:r>
      <w:r w:rsidRPr="00AF57BC">
        <w:t xml:space="preserve"> werk</w:t>
      </w:r>
    </w:p>
    <w:p w14:paraId="6C808FC8" w14:textId="77777777" w:rsidR="00ED0BC5" w:rsidRDefault="00094896" w:rsidP="00094896">
      <w:pPr>
        <w:pStyle w:val="Lijstalinea"/>
        <w:rPr>
          <w:color w:val="auto"/>
        </w:rPr>
      </w:pPr>
      <w:r w:rsidRPr="00AE164F">
        <w:rPr>
          <w:color w:val="auto"/>
        </w:rPr>
        <w:t xml:space="preserve">met een aanneemsom of een gefactureerd bedrag gelijk van ten minste € </w:t>
      </w:r>
      <w:r w:rsidR="003D592C">
        <w:rPr>
          <w:color w:val="auto"/>
        </w:rPr>
        <w:t>1</w:t>
      </w:r>
      <w:r>
        <w:rPr>
          <w:color w:val="auto"/>
        </w:rPr>
        <w:t>00</w:t>
      </w:r>
      <w:r w:rsidRPr="00AE164F">
        <w:rPr>
          <w:color w:val="auto"/>
        </w:rPr>
        <w:t>.000,- (excl. btw) heeft uitgevoerd</w:t>
      </w:r>
      <w:r w:rsidR="003D592C">
        <w:rPr>
          <w:color w:val="auto"/>
        </w:rPr>
        <w:t>.</w:t>
      </w:r>
    </w:p>
    <w:p w14:paraId="1B18EA23" w14:textId="77777777" w:rsidR="00094896" w:rsidRPr="00AC384D" w:rsidRDefault="00094896" w:rsidP="00094896">
      <w:pPr>
        <w:pStyle w:val="Lijstalinea"/>
        <w:rPr>
          <w:color w:val="aut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4"/>
        <w:gridCol w:w="4485"/>
      </w:tblGrid>
      <w:tr w:rsidR="00C2618E" w:rsidRPr="00AC384D" w14:paraId="4066823C" w14:textId="77777777" w:rsidTr="000E0E6D">
        <w:tc>
          <w:tcPr>
            <w:tcW w:w="4444" w:type="dxa"/>
            <w:shd w:val="clear" w:color="auto" w:fill="auto"/>
          </w:tcPr>
          <w:p w14:paraId="25DB0B92" w14:textId="77777777" w:rsidR="001869D9" w:rsidRPr="00AC384D" w:rsidRDefault="00067239" w:rsidP="000E0E6D">
            <w:pPr>
              <w:rPr>
                <w:color w:val="auto"/>
                <w:lang w:eastAsia="en-US"/>
              </w:rPr>
            </w:pPr>
            <w:r w:rsidRPr="00AC384D">
              <w:rPr>
                <w:color w:val="auto"/>
              </w:rPr>
              <w:t xml:space="preserve">Naam opdrachtgever &amp; naam, telefoonnummer en emailadres van </w:t>
            </w:r>
            <w:r w:rsidR="00011C3A" w:rsidRPr="00AC384D">
              <w:rPr>
                <w:color w:val="auto"/>
              </w:rPr>
              <w:t xml:space="preserve">de </w:t>
            </w:r>
            <w:r w:rsidRPr="00AC384D">
              <w:rPr>
                <w:color w:val="auto"/>
              </w:rPr>
              <w:t>contactpersoon</w:t>
            </w:r>
            <w:r w:rsidR="00011C3A" w:rsidRPr="00AC384D">
              <w:rPr>
                <w:color w:val="auto"/>
              </w:rPr>
              <w:t xml:space="preserve"> bij deze opdrachtgever</w:t>
            </w:r>
          </w:p>
        </w:tc>
        <w:tc>
          <w:tcPr>
            <w:tcW w:w="4485" w:type="dxa"/>
            <w:shd w:val="clear" w:color="auto" w:fill="auto"/>
          </w:tcPr>
          <w:p w14:paraId="5F57A51F" w14:textId="77777777" w:rsidR="001869D9" w:rsidRPr="00AC384D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5B538D2D" w14:textId="77777777" w:rsidTr="000E0E6D">
        <w:tc>
          <w:tcPr>
            <w:tcW w:w="4444" w:type="dxa"/>
            <w:shd w:val="clear" w:color="auto" w:fill="auto"/>
          </w:tcPr>
          <w:p w14:paraId="379F07D2" w14:textId="77777777" w:rsidR="001869D9" w:rsidRPr="00AC384D" w:rsidRDefault="001869D9" w:rsidP="003F4CAA">
            <w:pPr>
              <w:rPr>
                <w:color w:val="auto"/>
                <w:lang w:eastAsia="en-US"/>
              </w:rPr>
            </w:pPr>
            <w:r w:rsidRPr="00AC384D">
              <w:rPr>
                <w:color w:val="auto"/>
                <w:lang w:eastAsia="en-US"/>
              </w:rPr>
              <w:t xml:space="preserve">Korte omschrijving van het </w:t>
            </w:r>
            <w:r w:rsidR="003F4CAA">
              <w:rPr>
                <w:color w:val="auto"/>
                <w:lang w:eastAsia="en-US"/>
              </w:rPr>
              <w:t>werk</w:t>
            </w:r>
            <w:r w:rsidR="0089162D">
              <w:rPr>
                <w:color w:val="auto"/>
                <w:lang w:eastAsia="en-US"/>
              </w:rPr>
              <w:t xml:space="preserve"> en </w:t>
            </w:r>
            <w:r w:rsidR="0089162D" w:rsidRPr="0089162D">
              <w:rPr>
                <w:color w:val="auto"/>
                <w:lang w:eastAsia="en-US"/>
              </w:rPr>
              <w:t>omgevingsmanagement</w:t>
            </w:r>
          </w:p>
        </w:tc>
        <w:tc>
          <w:tcPr>
            <w:tcW w:w="4485" w:type="dxa"/>
            <w:shd w:val="clear" w:color="auto" w:fill="auto"/>
          </w:tcPr>
          <w:p w14:paraId="6AFBDCD3" w14:textId="77777777" w:rsidR="001869D9" w:rsidRPr="00AC384D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5C9593F1" w14:textId="77777777" w:rsidTr="000E0E6D">
        <w:tc>
          <w:tcPr>
            <w:tcW w:w="4444" w:type="dxa"/>
            <w:shd w:val="clear" w:color="auto" w:fill="auto"/>
          </w:tcPr>
          <w:p w14:paraId="2F5BE15F" w14:textId="77777777" w:rsidR="001869D9" w:rsidRPr="00AC384D" w:rsidRDefault="00895458" w:rsidP="000E0E6D">
            <w:pPr>
              <w:rPr>
                <w:color w:val="auto"/>
                <w:lang w:eastAsia="en-US"/>
              </w:rPr>
            </w:pPr>
            <w:r w:rsidRPr="00AC384D">
              <w:rPr>
                <w:color w:val="auto"/>
                <w:lang w:eastAsia="en-US"/>
              </w:rPr>
              <w:t>Omvang van het project (in elk geval in euro’s</w:t>
            </w:r>
            <w:r w:rsidR="00AC384D" w:rsidRPr="00AC384D">
              <w:rPr>
                <w:color w:val="auto"/>
                <w:lang w:eastAsia="en-US"/>
              </w:rPr>
              <w:t xml:space="preserve"> de aannemingssom</w:t>
            </w:r>
            <w:r w:rsidRPr="00AC384D">
              <w:rPr>
                <w:color w:val="auto"/>
                <w:lang w:eastAsia="en-US"/>
              </w:rPr>
              <w:t>)</w:t>
            </w:r>
          </w:p>
        </w:tc>
        <w:tc>
          <w:tcPr>
            <w:tcW w:w="4485" w:type="dxa"/>
            <w:shd w:val="clear" w:color="auto" w:fill="auto"/>
          </w:tcPr>
          <w:p w14:paraId="72E1D42C" w14:textId="77777777" w:rsidR="001869D9" w:rsidRPr="00AC384D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C2618E" w:rsidRPr="00AC384D" w14:paraId="062ABC21" w14:textId="77777777" w:rsidTr="000E0E6D">
        <w:tc>
          <w:tcPr>
            <w:tcW w:w="4444" w:type="dxa"/>
            <w:shd w:val="clear" w:color="auto" w:fill="auto"/>
          </w:tcPr>
          <w:p w14:paraId="71597D68" w14:textId="77777777" w:rsidR="001869D9" w:rsidRPr="00AC384D" w:rsidRDefault="00895458" w:rsidP="000E0E6D">
            <w:pPr>
              <w:rPr>
                <w:color w:val="auto"/>
                <w:lang w:eastAsia="en-US"/>
              </w:rPr>
            </w:pPr>
            <w:r w:rsidRPr="00AC384D">
              <w:rPr>
                <w:color w:val="auto"/>
              </w:rPr>
              <w:t>Datum start en datum oplevering</w:t>
            </w:r>
          </w:p>
        </w:tc>
        <w:tc>
          <w:tcPr>
            <w:tcW w:w="4485" w:type="dxa"/>
            <w:shd w:val="clear" w:color="auto" w:fill="auto"/>
          </w:tcPr>
          <w:p w14:paraId="112CFE76" w14:textId="77777777" w:rsidR="001869D9" w:rsidRPr="00AC384D" w:rsidRDefault="001869D9" w:rsidP="000E0E6D">
            <w:pPr>
              <w:rPr>
                <w:color w:val="auto"/>
                <w:lang w:eastAsia="en-US"/>
              </w:rPr>
            </w:pPr>
          </w:p>
        </w:tc>
      </w:tr>
      <w:tr w:rsidR="001869D9" w:rsidRPr="00AC384D" w14:paraId="1FC13FF5" w14:textId="77777777" w:rsidTr="000E0E6D">
        <w:tc>
          <w:tcPr>
            <w:tcW w:w="4444" w:type="dxa"/>
            <w:shd w:val="clear" w:color="auto" w:fill="auto"/>
          </w:tcPr>
          <w:p w14:paraId="307FE780" w14:textId="77777777" w:rsidR="00895458" w:rsidRPr="00AC384D" w:rsidRDefault="00895458" w:rsidP="00895458">
            <w:pPr>
              <w:rPr>
                <w:color w:val="auto"/>
              </w:rPr>
            </w:pPr>
            <w:r w:rsidRPr="00AC384D">
              <w:rPr>
                <w:color w:val="auto"/>
              </w:rPr>
              <w:t xml:space="preserve">Indien uitgevoerd in combinatie: </w:t>
            </w:r>
          </w:p>
          <w:p w14:paraId="35E0E51B" w14:textId="77777777" w:rsidR="001869D9" w:rsidRPr="00AC384D" w:rsidRDefault="00895458" w:rsidP="00895458">
            <w:pPr>
              <w:rPr>
                <w:color w:val="auto"/>
                <w:lang w:eastAsia="en-US"/>
              </w:rPr>
            </w:pPr>
            <w:r w:rsidRPr="00AC384D">
              <w:rPr>
                <w:color w:val="auto"/>
              </w:rPr>
              <w:t>het percentage aandeel in combinatie en de juridische participatieverhouding</w:t>
            </w:r>
            <w:r w:rsidR="006659BF" w:rsidRPr="00AC384D">
              <w:rPr>
                <w:color w:val="auto"/>
              </w:rPr>
              <w:t xml:space="preserve"> inclusief de namen van alle combinanten</w:t>
            </w:r>
          </w:p>
        </w:tc>
        <w:tc>
          <w:tcPr>
            <w:tcW w:w="4485" w:type="dxa"/>
            <w:shd w:val="clear" w:color="auto" w:fill="auto"/>
          </w:tcPr>
          <w:p w14:paraId="0FC1FADA" w14:textId="77777777" w:rsidR="001869D9" w:rsidRPr="00AC384D" w:rsidRDefault="001869D9" w:rsidP="000E0E6D">
            <w:pPr>
              <w:rPr>
                <w:color w:val="auto"/>
                <w:lang w:eastAsia="en-US"/>
              </w:rPr>
            </w:pPr>
          </w:p>
        </w:tc>
      </w:tr>
    </w:tbl>
    <w:p w14:paraId="53BF6DC6" w14:textId="77777777" w:rsidR="001869D9" w:rsidRDefault="001869D9" w:rsidP="001869D9">
      <w:pPr>
        <w:rPr>
          <w:color w:val="auto"/>
          <w:lang w:eastAsia="en-US"/>
        </w:rPr>
      </w:pPr>
    </w:p>
    <w:p w14:paraId="71E3219D" w14:textId="77777777" w:rsidR="0030774D" w:rsidRPr="00AC384D" w:rsidRDefault="0030774D" w:rsidP="001869D9">
      <w:pPr>
        <w:rPr>
          <w:color w:val="auto"/>
          <w:lang w:eastAsia="en-US"/>
        </w:rPr>
      </w:pPr>
    </w:p>
    <w:sectPr w:rsidR="0030774D" w:rsidRPr="00AC384D" w:rsidSect="008F25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525" w:bottom="1077" w:left="1560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2EBC7" w14:textId="77777777" w:rsidR="00A256F7" w:rsidRDefault="00A256F7">
      <w:r>
        <w:separator/>
      </w:r>
    </w:p>
  </w:endnote>
  <w:endnote w:type="continuationSeparator" w:id="0">
    <w:p w14:paraId="58FD9632" w14:textId="77777777" w:rsidR="00A256F7" w:rsidRDefault="00A2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E2771988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99C90" w14:textId="77777777" w:rsidR="00C55FA2" w:rsidRDefault="00C55F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F9C6" w14:textId="77777777" w:rsidR="00A256F7" w:rsidRDefault="00A256F7">
    <w:pPr>
      <w:widowControl w:val="0"/>
      <w:spacing w:line="276" w:lineRule="auto"/>
    </w:pPr>
  </w:p>
  <w:p w14:paraId="6D38F380" w14:textId="545812AA" w:rsidR="00A256F7" w:rsidRDefault="00A256F7">
    <w:r w:rsidRPr="00A673C4">
      <w:rPr>
        <w:rFonts w:ascii="Arial" w:hAnsi="Arial" w:cs="Arial"/>
        <w:sz w:val="16"/>
        <w:szCs w:val="16"/>
      </w:rPr>
      <w:t xml:space="preserve">Pagina </w:t>
    </w:r>
    <w:r w:rsidRPr="00A673C4">
      <w:rPr>
        <w:rFonts w:ascii="Arial" w:hAnsi="Arial" w:cs="Arial"/>
        <w:sz w:val="16"/>
        <w:szCs w:val="16"/>
      </w:rPr>
      <w:fldChar w:fldCharType="begin"/>
    </w:r>
    <w:r w:rsidRPr="00A673C4">
      <w:rPr>
        <w:rFonts w:ascii="Arial" w:hAnsi="Arial" w:cs="Arial"/>
        <w:sz w:val="16"/>
        <w:szCs w:val="16"/>
      </w:rPr>
      <w:instrText>PAGE</w:instrText>
    </w:r>
    <w:r w:rsidRPr="00A673C4">
      <w:rPr>
        <w:rFonts w:ascii="Arial" w:hAnsi="Arial" w:cs="Arial"/>
        <w:sz w:val="16"/>
        <w:szCs w:val="16"/>
      </w:rPr>
      <w:fldChar w:fldCharType="separate"/>
    </w:r>
    <w:r w:rsidR="00097681">
      <w:rPr>
        <w:rFonts w:ascii="Arial" w:hAnsi="Arial" w:cs="Arial"/>
        <w:noProof/>
        <w:sz w:val="16"/>
        <w:szCs w:val="16"/>
      </w:rPr>
      <w:t>1</w:t>
    </w:r>
    <w:r w:rsidRPr="00A673C4">
      <w:rPr>
        <w:rFonts w:ascii="Arial" w:hAnsi="Arial" w:cs="Arial"/>
        <w:sz w:val="16"/>
        <w:szCs w:val="16"/>
      </w:rPr>
      <w:fldChar w:fldCharType="end"/>
    </w:r>
    <w:r w:rsidRPr="00A673C4">
      <w:rPr>
        <w:rFonts w:ascii="Arial" w:hAnsi="Arial" w:cs="Arial"/>
        <w:sz w:val="16"/>
        <w:szCs w:val="16"/>
      </w:rPr>
      <w:t xml:space="preserve"> van </w:t>
    </w:r>
    <w:r w:rsidRPr="00A673C4">
      <w:rPr>
        <w:rFonts w:ascii="Arial" w:hAnsi="Arial" w:cs="Arial"/>
        <w:sz w:val="16"/>
        <w:szCs w:val="16"/>
      </w:rPr>
      <w:fldChar w:fldCharType="begin"/>
    </w:r>
    <w:r w:rsidRPr="00A673C4">
      <w:rPr>
        <w:rFonts w:ascii="Arial" w:hAnsi="Arial" w:cs="Arial"/>
        <w:sz w:val="16"/>
        <w:szCs w:val="16"/>
      </w:rPr>
      <w:instrText>NUMPAGES</w:instrText>
    </w:r>
    <w:r w:rsidRPr="00A673C4">
      <w:rPr>
        <w:rFonts w:ascii="Arial" w:hAnsi="Arial" w:cs="Arial"/>
        <w:sz w:val="16"/>
        <w:szCs w:val="16"/>
      </w:rPr>
      <w:fldChar w:fldCharType="separate"/>
    </w:r>
    <w:r w:rsidR="00097681">
      <w:rPr>
        <w:rFonts w:ascii="Arial" w:hAnsi="Arial" w:cs="Arial"/>
        <w:noProof/>
        <w:sz w:val="16"/>
        <w:szCs w:val="16"/>
      </w:rPr>
      <w:t>3</w:t>
    </w:r>
    <w:r w:rsidRPr="00A673C4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31BA0" w14:textId="77777777" w:rsidR="00C55FA2" w:rsidRDefault="00C55F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2029A" w14:textId="77777777" w:rsidR="00A256F7" w:rsidRDefault="00A256F7">
      <w:r>
        <w:separator/>
      </w:r>
    </w:p>
  </w:footnote>
  <w:footnote w:type="continuationSeparator" w:id="0">
    <w:p w14:paraId="6D7EAF59" w14:textId="77777777" w:rsidR="00A256F7" w:rsidRDefault="00A25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922F3" w14:textId="77777777" w:rsidR="00C55FA2" w:rsidRDefault="00C55F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7F1B6" w14:textId="77777777" w:rsidR="00A256F7" w:rsidRDefault="00A256F7">
    <w:pPr>
      <w:tabs>
        <w:tab w:val="center" w:pos="4536"/>
        <w:tab w:val="right" w:pos="9072"/>
      </w:tabs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68480" behindDoc="1" locked="0" layoutInCell="1" allowOverlap="1" wp14:anchorId="2BF547EF" wp14:editId="7BD56015">
          <wp:simplePos x="0" y="0"/>
          <wp:positionH relativeFrom="column">
            <wp:posOffset>3836035</wp:posOffset>
          </wp:positionH>
          <wp:positionV relativeFrom="paragraph">
            <wp:posOffset>-216535</wp:posOffset>
          </wp:positionV>
          <wp:extent cx="2139950" cy="70739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95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79081B" w14:textId="77777777" w:rsidR="00D85729" w:rsidRPr="00D85729" w:rsidRDefault="00D85729" w:rsidP="00D85729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1" w:name="h.111kx3o" w:colFirst="0" w:colLast="0"/>
    <w:bookmarkEnd w:id="1"/>
    <w:r w:rsidRPr="00D85729">
      <w:rPr>
        <w:rFonts w:ascii="Arial" w:hAnsi="Arial" w:cs="Arial"/>
        <w:sz w:val="16"/>
        <w:szCs w:val="16"/>
      </w:rPr>
      <w:t>Selectieleidraad Bouwteam herstelmaatregelen veiligheid</w:t>
    </w:r>
  </w:p>
  <w:p w14:paraId="4FEFEBD8" w14:textId="53D4A1C5" w:rsidR="00C55FA2" w:rsidRPr="00D85729" w:rsidRDefault="00D85729" w:rsidP="00C55FA2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 w:rsidRPr="00D85729">
      <w:rPr>
        <w:rFonts w:ascii="Arial" w:hAnsi="Arial" w:cs="Arial"/>
        <w:sz w:val="16"/>
        <w:szCs w:val="16"/>
      </w:rPr>
      <w:t>kunstwerken te Almere</w:t>
    </w:r>
    <w:r w:rsidR="00C55FA2">
      <w:rPr>
        <w:rFonts w:ascii="Arial" w:hAnsi="Arial" w:cs="Arial"/>
        <w:sz w:val="16"/>
        <w:szCs w:val="16"/>
      </w:rPr>
      <w:t xml:space="preserve">  d.d. </w:t>
    </w:r>
    <w:r w:rsidR="00C55FA2" w:rsidRPr="008F255D">
      <w:rPr>
        <w:rFonts w:ascii="Arial" w:hAnsi="Arial" w:cs="Arial"/>
        <w:sz w:val="16"/>
        <w:szCs w:val="16"/>
      </w:rPr>
      <w:t>document:</w:t>
    </w:r>
    <w:r w:rsidR="00C55FA2" w:rsidRPr="008F255D">
      <w:rPr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11</w:t>
    </w:r>
    <w:r w:rsidR="00C55FA2">
      <w:rPr>
        <w:rFonts w:ascii="Arial" w:hAnsi="Arial" w:cs="Arial"/>
        <w:sz w:val="16"/>
        <w:szCs w:val="16"/>
      </w:rPr>
      <w:t>-</w:t>
    </w:r>
    <w:r>
      <w:rPr>
        <w:rFonts w:ascii="Arial" w:hAnsi="Arial" w:cs="Arial"/>
        <w:sz w:val="16"/>
        <w:szCs w:val="16"/>
      </w:rPr>
      <w:t>03</w:t>
    </w:r>
    <w:r w:rsidR="00C55FA2">
      <w:rPr>
        <w:rFonts w:ascii="Arial" w:hAnsi="Arial" w:cs="Arial"/>
        <w:sz w:val="16"/>
        <w:szCs w:val="16"/>
      </w:rPr>
      <w:t>-2</w:t>
    </w:r>
    <w:r>
      <w:rPr>
        <w:rFonts w:ascii="Arial" w:hAnsi="Arial" w:cs="Arial"/>
        <w:sz w:val="16"/>
        <w:szCs w:val="16"/>
      </w:rPr>
      <w:t>022</w:t>
    </w:r>
    <w:bookmarkStart w:id="2" w:name="_GoBack"/>
    <w:bookmarkEnd w:id="2"/>
  </w:p>
  <w:p w14:paraId="4237A53F" w14:textId="77777777" w:rsidR="00A256F7" w:rsidRPr="009C60C1" w:rsidRDefault="00A256F7" w:rsidP="009C60C1">
    <w:pP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1C33B" w14:textId="77777777" w:rsidR="00C55FA2" w:rsidRDefault="00C55F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6B3"/>
    <w:multiLevelType w:val="hybridMultilevel"/>
    <w:tmpl w:val="004CABA4"/>
    <w:lvl w:ilvl="0" w:tplc="65943CAE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E873EC"/>
    <w:multiLevelType w:val="multilevel"/>
    <w:tmpl w:val="A760A9AC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A43338E"/>
    <w:multiLevelType w:val="multilevel"/>
    <w:tmpl w:val="3D622B4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14168"/>
    <w:rsid w:val="000017B3"/>
    <w:rsid w:val="00003141"/>
    <w:rsid w:val="00011C3A"/>
    <w:rsid w:val="00013520"/>
    <w:rsid w:val="000152B0"/>
    <w:rsid w:val="000168BC"/>
    <w:rsid w:val="00017598"/>
    <w:rsid w:val="000214A1"/>
    <w:rsid w:val="00021C1C"/>
    <w:rsid w:val="00027601"/>
    <w:rsid w:val="00030D5F"/>
    <w:rsid w:val="0003100C"/>
    <w:rsid w:val="00035273"/>
    <w:rsid w:val="00045429"/>
    <w:rsid w:val="000460BA"/>
    <w:rsid w:val="00047630"/>
    <w:rsid w:val="000500E6"/>
    <w:rsid w:val="000558FA"/>
    <w:rsid w:val="000641E1"/>
    <w:rsid w:val="00067239"/>
    <w:rsid w:val="0007215A"/>
    <w:rsid w:val="0007666D"/>
    <w:rsid w:val="00091AD5"/>
    <w:rsid w:val="00094896"/>
    <w:rsid w:val="00097681"/>
    <w:rsid w:val="0009784B"/>
    <w:rsid w:val="000A2AF9"/>
    <w:rsid w:val="000A3A3D"/>
    <w:rsid w:val="000A40CC"/>
    <w:rsid w:val="000A7473"/>
    <w:rsid w:val="000B1EEB"/>
    <w:rsid w:val="000B1F57"/>
    <w:rsid w:val="000B729F"/>
    <w:rsid w:val="000C3B68"/>
    <w:rsid w:val="000C4250"/>
    <w:rsid w:val="000D22F5"/>
    <w:rsid w:val="000D23C9"/>
    <w:rsid w:val="000D309D"/>
    <w:rsid w:val="000D4561"/>
    <w:rsid w:val="000D4691"/>
    <w:rsid w:val="000E0E6D"/>
    <w:rsid w:val="000E2E45"/>
    <w:rsid w:val="000E57C3"/>
    <w:rsid w:val="000F24A0"/>
    <w:rsid w:val="000F3226"/>
    <w:rsid w:val="000F3BAC"/>
    <w:rsid w:val="0010139A"/>
    <w:rsid w:val="001027E2"/>
    <w:rsid w:val="00107503"/>
    <w:rsid w:val="001075BF"/>
    <w:rsid w:val="00117231"/>
    <w:rsid w:val="001176E0"/>
    <w:rsid w:val="00120CA3"/>
    <w:rsid w:val="00123C86"/>
    <w:rsid w:val="00126077"/>
    <w:rsid w:val="00132A8C"/>
    <w:rsid w:val="00133646"/>
    <w:rsid w:val="00140435"/>
    <w:rsid w:val="00141675"/>
    <w:rsid w:val="00144680"/>
    <w:rsid w:val="00144A27"/>
    <w:rsid w:val="00147BBD"/>
    <w:rsid w:val="00153519"/>
    <w:rsid w:val="00153C4F"/>
    <w:rsid w:val="00153D9B"/>
    <w:rsid w:val="00164B34"/>
    <w:rsid w:val="00166982"/>
    <w:rsid w:val="001700D6"/>
    <w:rsid w:val="00176E03"/>
    <w:rsid w:val="0018035F"/>
    <w:rsid w:val="001869D9"/>
    <w:rsid w:val="001A1747"/>
    <w:rsid w:val="001A65BD"/>
    <w:rsid w:val="001A6E7B"/>
    <w:rsid w:val="001A73A9"/>
    <w:rsid w:val="001B3CDD"/>
    <w:rsid w:val="001B49BB"/>
    <w:rsid w:val="001B6400"/>
    <w:rsid w:val="001C236B"/>
    <w:rsid w:val="001C2AC3"/>
    <w:rsid w:val="001C4109"/>
    <w:rsid w:val="001C5025"/>
    <w:rsid w:val="001D37CE"/>
    <w:rsid w:val="001D70F2"/>
    <w:rsid w:val="001E0D0E"/>
    <w:rsid w:val="001E2284"/>
    <w:rsid w:val="001E6411"/>
    <w:rsid w:val="001E74BB"/>
    <w:rsid w:val="001F19F2"/>
    <w:rsid w:val="001F1D9F"/>
    <w:rsid w:val="001F4BEE"/>
    <w:rsid w:val="00200CE2"/>
    <w:rsid w:val="00204C78"/>
    <w:rsid w:val="002060AF"/>
    <w:rsid w:val="002077AC"/>
    <w:rsid w:val="002108D9"/>
    <w:rsid w:val="002110C1"/>
    <w:rsid w:val="00211846"/>
    <w:rsid w:val="002141A4"/>
    <w:rsid w:val="002147E7"/>
    <w:rsid w:val="00215E29"/>
    <w:rsid w:val="002204F0"/>
    <w:rsid w:val="00232E5A"/>
    <w:rsid w:val="00241D80"/>
    <w:rsid w:val="00242A61"/>
    <w:rsid w:val="00247D6A"/>
    <w:rsid w:val="00255685"/>
    <w:rsid w:val="0025701B"/>
    <w:rsid w:val="0025713E"/>
    <w:rsid w:val="002574CD"/>
    <w:rsid w:val="0026471A"/>
    <w:rsid w:val="00265C19"/>
    <w:rsid w:val="00266D9A"/>
    <w:rsid w:val="0027165B"/>
    <w:rsid w:val="0028178E"/>
    <w:rsid w:val="00286A7B"/>
    <w:rsid w:val="00293C57"/>
    <w:rsid w:val="002A2542"/>
    <w:rsid w:val="002B4C59"/>
    <w:rsid w:val="002B5C07"/>
    <w:rsid w:val="002C06B3"/>
    <w:rsid w:val="002C1008"/>
    <w:rsid w:val="002D2B15"/>
    <w:rsid w:val="002D4F4E"/>
    <w:rsid w:val="002D60F2"/>
    <w:rsid w:val="002E0B81"/>
    <w:rsid w:val="002E15E1"/>
    <w:rsid w:val="002E1889"/>
    <w:rsid w:val="002E46FC"/>
    <w:rsid w:val="002F5871"/>
    <w:rsid w:val="002F63C7"/>
    <w:rsid w:val="002F6880"/>
    <w:rsid w:val="00301011"/>
    <w:rsid w:val="003034D8"/>
    <w:rsid w:val="003056BE"/>
    <w:rsid w:val="00305F49"/>
    <w:rsid w:val="0030774D"/>
    <w:rsid w:val="00320381"/>
    <w:rsid w:val="00322041"/>
    <w:rsid w:val="003270C1"/>
    <w:rsid w:val="003377E4"/>
    <w:rsid w:val="00341421"/>
    <w:rsid w:val="00342F99"/>
    <w:rsid w:val="00364814"/>
    <w:rsid w:val="00367C38"/>
    <w:rsid w:val="00371367"/>
    <w:rsid w:val="00372B8C"/>
    <w:rsid w:val="003822C5"/>
    <w:rsid w:val="00382DF5"/>
    <w:rsid w:val="00383249"/>
    <w:rsid w:val="0038402A"/>
    <w:rsid w:val="00390C6B"/>
    <w:rsid w:val="00392B0B"/>
    <w:rsid w:val="00395663"/>
    <w:rsid w:val="00395A09"/>
    <w:rsid w:val="003A0A04"/>
    <w:rsid w:val="003B75A3"/>
    <w:rsid w:val="003C69A6"/>
    <w:rsid w:val="003D1FB7"/>
    <w:rsid w:val="003D2CAD"/>
    <w:rsid w:val="003D31A1"/>
    <w:rsid w:val="003D592C"/>
    <w:rsid w:val="003E47AF"/>
    <w:rsid w:val="003E7D7D"/>
    <w:rsid w:val="003F4223"/>
    <w:rsid w:val="003F4CAA"/>
    <w:rsid w:val="003F5016"/>
    <w:rsid w:val="003F62A4"/>
    <w:rsid w:val="003F6355"/>
    <w:rsid w:val="00402111"/>
    <w:rsid w:val="004079CA"/>
    <w:rsid w:val="0041183C"/>
    <w:rsid w:val="00414168"/>
    <w:rsid w:val="00426587"/>
    <w:rsid w:val="00427A32"/>
    <w:rsid w:val="00430375"/>
    <w:rsid w:val="004306D4"/>
    <w:rsid w:val="0043283C"/>
    <w:rsid w:val="00464711"/>
    <w:rsid w:val="00471D71"/>
    <w:rsid w:val="00476A2A"/>
    <w:rsid w:val="00480337"/>
    <w:rsid w:val="004819F0"/>
    <w:rsid w:val="00481F58"/>
    <w:rsid w:val="00486A78"/>
    <w:rsid w:val="004918E7"/>
    <w:rsid w:val="004A0713"/>
    <w:rsid w:val="004A2177"/>
    <w:rsid w:val="004A3396"/>
    <w:rsid w:val="004A4FE0"/>
    <w:rsid w:val="004A7F82"/>
    <w:rsid w:val="004B603E"/>
    <w:rsid w:val="004D0380"/>
    <w:rsid w:val="004D241F"/>
    <w:rsid w:val="004D6324"/>
    <w:rsid w:val="004E060A"/>
    <w:rsid w:val="004E7CCA"/>
    <w:rsid w:val="004F2DCD"/>
    <w:rsid w:val="00501C05"/>
    <w:rsid w:val="005065A4"/>
    <w:rsid w:val="00510A3C"/>
    <w:rsid w:val="005126BC"/>
    <w:rsid w:val="00513A06"/>
    <w:rsid w:val="005149ED"/>
    <w:rsid w:val="005150EA"/>
    <w:rsid w:val="00515EF0"/>
    <w:rsid w:val="005229A1"/>
    <w:rsid w:val="00522BDC"/>
    <w:rsid w:val="00525591"/>
    <w:rsid w:val="005330EE"/>
    <w:rsid w:val="005344C0"/>
    <w:rsid w:val="00535705"/>
    <w:rsid w:val="005375AF"/>
    <w:rsid w:val="00541E45"/>
    <w:rsid w:val="00541E9C"/>
    <w:rsid w:val="00542174"/>
    <w:rsid w:val="005514B7"/>
    <w:rsid w:val="005543BF"/>
    <w:rsid w:val="0055458F"/>
    <w:rsid w:val="005602BE"/>
    <w:rsid w:val="00562B32"/>
    <w:rsid w:val="00563F70"/>
    <w:rsid w:val="005641DA"/>
    <w:rsid w:val="00572127"/>
    <w:rsid w:val="00573E56"/>
    <w:rsid w:val="00582949"/>
    <w:rsid w:val="00583D0F"/>
    <w:rsid w:val="00586A39"/>
    <w:rsid w:val="005876C3"/>
    <w:rsid w:val="005922C0"/>
    <w:rsid w:val="00594901"/>
    <w:rsid w:val="005A6020"/>
    <w:rsid w:val="005B2521"/>
    <w:rsid w:val="005B3E65"/>
    <w:rsid w:val="005B7088"/>
    <w:rsid w:val="005C477A"/>
    <w:rsid w:val="005D264B"/>
    <w:rsid w:val="005D3E99"/>
    <w:rsid w:val="005E1B5C"/>
    <w:rsid w:val="005E1E6D"/>
    <w:rsid w:val="005E2607"/>
    <w:rsid w:val="005E38EF"/>
    <w:rsid w:val="005E7BF0"/>
    <w:rsid w:val="005F1229"/>
    <w:rsid w:val="005F3C2F"/>
    <w:rsid w:val="005F4EF4"/>
    <w:rsid w:val="00601868"/>
    <w:rsid w:val="00601F6F"/>
    <w:rsid w:val="0060731D"/>
    <w:rsid w:val="00611B16"/>
    <w:rsid w:val="0061391B"/>
    <w:rsid w:val="00617A20"/>
    <w:rsid w:val="00620C4B"/>
    <w:rsid w:val="00621F9D"/>
    <w:rsid w:val="006230D9"/>
    <w:rsid w:val="00626C64"/>
    <w:rsid w:val="00626DE8"/>
    <w:rsid w:val="00627AE7"/>
    <w:rsid w:val="0063047C"/>
    <w:rsid w:val="00635F1A"/>
    <w:rsid w:val="00642642"/>
    <w:rsid w:val="006463CB"/>
    <w:rsid w:val="00653FDA"/>
    <w:rsid w:val="0065604D"/>
    <w:rsid w:val="00656F4B"/>
    <w:rsid w:val="006572E7"/>
    <w:rsid w:val="006575BB"/>
    <w:rsid w:val="00657B46"/>
    <w:rsid w:val="006618A6"/>
    <w:rsid w:val="00661E71"/>
    <w:rsid w:val="0066246B"/>
    <w:rsid w:val="006629B9"/>
    <w:rsid w:val="00662EDB"/>
    <w:rsid w:val="00664577"/>
    <w:rsid w:val="006659BF"/>
    <w:rsid w:val="006714ED"/>
    <w:rsid w:val="00674966"/>
    <w:rsid w:val="0067570C"/>
    <w:rsid w:val="00692128"/>
    <w:rsid w:val="0069308F"/>
    <w:rsid w:val="00693EA2"/>
    <w:rsid w:val="006A328D"/>
    <w:rsid w:val="006B2182"/>
    <w:rsid w:val="006B2ADB"/>
    <w:rsid w:val="006B33F8"/>
    <w:rsid w:val="006B53C8"/>
    <w:rsid w:val="006C36E8"/>
    <w:rsid w:val="006C50F4"/>
    <w:rsid w:val="006D14E2"/>
    <w:rsid w:val="006D590E"/>
    <w:rsid w:val="006D7E83"/>
    <w:rsid w:val="006F07D3"/>
    <w:rsid w:val="006F5CBB"/>
    <w:rsid w:val="00700B4B"/>
    <w:rsid w:val="00701AAE"/>
    <w:rsid w:val="00701D4E"/>
    <w:rsid w:val="00706CCE"/>
    <w:rsid w:val="00706DB0"/>
    <w:rsid w:val="00710E2E"/>
    <w:rsid w:val="00713AC7"/>
    <w:rsid w:val="00723536"/>
    <w:rsid w:val="00723606"/>
    <w:rsid w:val="00741B4B"/>
    <w:rsid w:val="007434E0"/>
    <w:rsid w:val="007436B0"/>
    <w:rsid w:val="007611AD"/>
    <w:rsid w:val="0076190A"/>
    <w:rsid w:val="0076376A"/>
    <w:rsid w:val="007643F2"/>
    <w:rsid w:val="00766704"/>
    <w:rsid w:val="00767C0A"/>
    <w:rsid w:val="00781EAC"/>
    <w:rsid w:val="007835C7"/>
    <w:rsid w:val="00785FCA"/>
    <w:rsid w:val="00794E2F"/>
    <w:rsid w:val="007A5B13"/>
    <w:rsid w:val="007B05B0"/>
    <w:rsid w:val="007B197F"/>
    <w:rsid w:val="007B5327"/>
    <w:rsid w:val="007B76C3"/>
    <w:rsid w:val="007C237B"/>
    <w:rsid w:val="007C518A"/>
    <w:rsid w:val="007C5DC3"/>
    <w:rsid w:val="007D0600"/>
    <w:rsid w:val="007D2674"/>
    <w:rsid w:val="007D3473"/>
    <w:rsid w:val="007D51D2"/>
    <w:rsid w:val="007E0145"/>
    <w:rsid w:val="007E6CBC"/>
    <w:rsid w:val="007E6DAC"/>
    <w:rsid w:val="007E70BD"/>
    <w:rsid w:val="007F0474"/>
    <w:rsid w:val="007F2D23"/>
    <w:rsid w:val="007F749A"/>
    <w:rsid w:val="00802457"/>
    <w:rsid w:val="0081087B"/>
    <w:rsid w:val="008163D3"/>
    <w:rsid w:val="008179F7"/>
    <w:rsid w:val="00820F0B"/>
    <w:rsid w:val="00822477"/>
    <w:rsid w:val="00830066"/>
    <w:rsid w:val="00834FD8"/>
    <w:rsid w:val="00841CCA"/>
    <w:rsid w:val="00843625"/>
    <w:rsid w:val="008474BB"/>
    <w:rsid w:val="0085082F"/>
    <w:rsid w:val="008514C3"/>
    <w:rsid w:val="00852948"/>
    <w:rsid w:val="00855DBE"/>
    <w:rsid w:val="008619C4"/>
    <w:rsid w:val="00862080"/>
    <w:rsid w:val="00862D31"/>
    <w:rsid w:val="00871137"/>
    <w:rsid w:val="00875835"/>
    <w:rsid w:val="00884C86"/>
    <w:rsid w:val="00885401"/>
    <w:rsid w:val="0089162D"/>
    <w:rsid w:val="008947DE"/>
    <w:rsid w:val="00895458"/>
    <w:rsid w:val="008A0730"/>
    <w:rsid w:val="008A3B2F"/>
    <w:rsid w:val="008B003D"/>
    <w:rsid w:val="008B3503"/>
    <w:rsid w:val="008B493A"/>
    <w:rsid w:val="008B4B60"/>
    <w:rsid w:val="008C2F41"/>
    <w:rsid w:val="008C47B3"/>
    <w:rsid w:val="008C6088"/>
    <w:rsid w:val="008C6A76"/>
    <w:rsid w:val="008D075E"/>
    <w:rsid w:val="008D0D39"/>
    <w:rsid w:val="008D3FC2"/>
    <w:rsid w:val="008D5C67"/>
    <w:rsid w:val="008E1B09"/>
    <w:rsid w:val="008E27CD"/>
    <w:rsid w:val="008E2A75"/>
    <w:rsid w:val="008E7092"/>
    <w:rsid w:val="008F03EF"/>
    <w:rsid w:val="008F0696"/>
    <w:rsid w:val="008F0E0C"/>
    <w:rsid w:val="008F255D"/>
    <w:rsid w:val="008F7D7E"/>
    <w:rsid w:val="0090368A"/>
    <w:rsid w:val="00903D20"/>
    <w:rsid w:val="00910A0B"/>
    <w:rsid w:val="0091370B"/>
    <w:rsid w:val="00923AC5"/>
    <w:rsid w:val="00932ACC"/>
    <w:rsid w:val="00935599"/>
    <w:rsid w:val="00936CB4"/>
    <w:rsid w:val="009434DF"/>
    <w:rsid w:val="00943593"/>
    <w:rsid w:val="00943D0A"/>
    <w:rsid w:val="00945A58"/>
    <w:rsid w:val="00951343"/>
    <w:rsid w:val="009515FB"/>
    <w:rsid w:val="00952B28"/>
    <w:rsid w:val="009549D5"/>
    <w:rsid w:val="009566C6"/>
    <w:rsid w:val="0096222F"/>
    <w:rsid w:val="00965FEC"/>
    <w:rsid w:val="00967EC7"/>
    <w:rsid w:val="009719F1"/>
    <w:rsid w:val="00972AE5"/>
    <w:rsid w:val="009744B6"/>
    <w:rsid w:val="009763F0"/>
    <w:rsid w:val="00980F91"/>
    <w:rsid w:val="0098173E"/>
    <w:rsid w:val="009820F1"/>
    <w:rsid w:val="0098700E"/>
    <w:rsid w:val="00990BAB"/>
    <w:rsid w:val="0099247D"/>
    <w:rsid w:val="0099435F"/>
    <w:rsid w:val="00997167"/>
    <w:rsid w:val="009A02B2"/>
    <w:rsid w:val="009A3232"/>
    <w:rsid w:val="009A44A3"/>
    <w:rsid w:val="009A5B9C"/>
    <w:rsid w:val="009B00FD"/>
    <w:rsid w:val="009B24E5"/>
    <w:rsid w:val="009B572B"/>
    <w:rsid w:val="009B63AE"/>
    <w:rsid w:val="009C16A0"/>
    <w:rsid w:val="009C432B"/>
    <w:rsid w:val="009C60C1"/>
    <w:rsid w:val="009D1A2D"/>
    <w:rsid w:val="009D6C77"/>
    <w:rsid w:val="009D7BFE"/>
    <w:rsid w:val="009E0D96"/>
    <w:rsid w:val="009E1D96"/>
    <w:rsid w:val="009F4999"/>
    <w:rsid w:val="009F6F5E"/>
    <w:rsid w:val="009F7F8B"/>
    <w:rsid w:val="00A14803"/>
    <w:rsid w:val="00A2054F"/>
    <w:rsid w:val="00A256F7"/>
    <w:rsid w:val="00A260B7"/>
    <w:rsid w:val="00A26AB1"/>
    <w:rsid w:val="00A32155"/>
    <w:rsid w:val="00A34921"/>
    <w:rsid w:val="00A41BC9"/>
    <w:rsid w:val="00A4517D"/>
    <w:rsid w:val="00A4598A"/>
    <w:rsid w:val="00A475D3"/>
    <w:rsid w:val="00A57921"/>
    <w:rsid w:val="00A645ED"/>
    <w:rsid w:val="00A64847"/>
    <w:rsid w:val="00A65787"/>
    <w:rsid w:val="00A673C4"/>
    <w:rsid w:val="00A72C86"/>
    <w:rsid w:val="00A73C42"/>
    <w:rsid w:val="00A747E8"/>
    <w:rsid w:val="00A84CC1"/>
    <w:rsid w:val="00A90132"/>
    <w:rsid w:val="00A93046"/>
    <w:rsid w:val="00A9459A"/>
    <w:rsid w:val="00AA07E1"/>
    <w:rsid w:val="00AA5D69"/>
    <w:rsid w:val="00AB1AA1"/>
    <w:rsid w:val="00AB4B90"/>
    <w:rsid w:val="00AC384D"/>
    <w:rsid w:val="00AD432B"/>
    <w:rsid w:val="00AD7D49"/>
    <w:rsid w:val="00AE164F"/>
    <w:rsid w:val="00AE6A7B"/>
    <w:rsid w:val="00AF1816"/>
    <w:rsid w:val="00AF654F"/>
    <w:rsid w:val="00B00F9C"/>
    <w:rsid w:val="00B018E3"/>
    <w:rsid w:val="00B1219E"/>
    <w:rsid w:val="00B13892"/>
    <w:rsid w:val="00B17E28"/>
    <w:rsid w:val="00B17E49"/>
    <w:rsid w:val="00B17FCE"/>
    <w:rsid w:val="00B207ED"/>
    <w:rsid w:val="00B31C4C"/>
    <w:rsid w:val="00B37A67"/>
    <w:rsid w:val="00B429D8"/>
    <w:rsid w:val="00B45DD6"/>
    <w:rsid w:val="00B54A3D"/>
    <w:rsid w:val="00B679B6"/>
    <w:rsid w:val="00B715C3"/>
    <w:rsid w:val="00B73751"/>
    <w:rsid w:val="00B74D00"/>
    <w:rsid w:val="00B76711"/>
    <w:rsid w:val="00B76C74"/>
    <w:rsid w:val="00B77B3B"/>
    <w:rsid w:val="00B8490E"/>
    <w:rsid w:val="00B96E8D"/>
    <w:rsid w:val="00BA03FD"/>
    <w:rsid w:val="00BA1050"/>
    <w:rsid w:val="00BA265D"/>
    <w:rsid w:val="00BA3E45"/>
    <w:rsid w:val="00BA69B2"/>
    <w:rsid w:val="00BB397D"/>
    <w:rsid w:val="00BB506E"/>
    <w:rsid w:val="00BC20D2"/>
    <w:rsid w:val="00BC5166"/>
    <w:rsid w:val="00BC5D9F"/>
    <w:rsid w:val="00BD2624"/>
    <w:rsid w:val="00BD6B22"/>
    <w:rsid w:val="00BD7865"/>
    <w:rsid w:val="00BE0C80"/>
    <w:rsid w:val="00BF1AD2"/>
    <w:rsid w:val="00C118F1"/>
    <w:rsid w:val="00C133AB"/>
    <w:rsid w:val="00C15DBC"/>
    <w:rsid w:val="00C229C3"/>
    <w:rsid w:val="00C25888"/>
    <w:rsid w:val="00C2618E"/>
    <w:rsid w:val="00C351F5"/>
    <w:rsid w:val="00C43D61"/>
    <w:rsid w:val="00C55FA2"/>
    <w:rsid w:val="00C60F00"/>
    <w:rsid w:val="00C637C2"/>
    <w:rsid w:val="00C65D12"/>
    <w:rsid w:val="00C665E7"/>
    <w:rsid w:val="00C70981"/>
    <w:rsid w:val="00C73F1D"/>
    <w:rsid w:val="00C766EE"/>
    <w:rsid w:val="00C77CF1"/>
    <w:rsid w:val="00C80801"/>
    <w:rsid w:val="00C853AE"/>
    <w:rsid w:val="00C85892"/>
    <w:rsid w:val="00C9158F"/>
    <w:rsid w:val="00C9439A"/>
    <w:rsid w:val="00C94A40"/>
    <w:rsid w:val="00CA2775"/>
    <w:rsid w:val="00CA2A0D"/>
    <w:rsid w:val="00CA2FF1"/>
    <w:rsid w:val="00CA307A"/>
    <w:rsid w:val="00CA35B8"/>
    <w:rsid w:val="00CB1818"/>
    <w:rsid w:val="00CB54F3"/>
    <w:rsid w:val="00CB5E0B"/>
    <w:rsid w:val="00CB5F04"/>
    <w:rsid w:val="00CC1020"/>
    <w:rsid w:val="00CC5FE4"/>
    <w:rsid w:val="00CC6196"/>
    <w:rsid w:val="00CD175C"/>
    <w:rsid w:val="00CD1AA0"/>
    <w:rsid w:val="00CE213E"/>
    <w:rsid w:val="00CE3CE7"/>
    <w:rsid w:val="00CF12F6"/>
    <w:rsid w:val="00CF3A5A"/>
    <w:rsid w:val="00CF45D7"/>
    <w:rsid w:val="00D104DD"/>
    <w:rsid w:val="00D24061"/>
    <w:rsid w:val="00D25BB3"/>
    <w:rsid w:val="00D35B7D"/>
    <w:rsid w:val="00D35D03"/>
    <w:rsid w:val="00D35F03"/>
    <w:rsid w:val="00D52E53"/>
    <w:rsid w:val="00D645DF"/>
    <w:rsid w:val="00D76BA9"/>
    <w:rsid w:val="00D76FAF"/>
    <w:rsid w:val="00D77E81"/>
    <w:rsid w:val="00D84EF2"/>
    <w:rsid w:val="00D85729"/>
    <w:rsid w:val="00D86E57"/>
    <w:rsid w:val="00D91533"/>
    <w:rsid w:val="00D92216"/>
    <w:rsid w:val="00DA1CB5"/>
    <w:rsid w:val="00DA1EB4"/>
    <w:rsid w:val="00DA376E"/>
    <w:rsid w:val="00DA417D"/>
    <w:rsid w:val="00DA5A9F"/>
    <w:rsid w:val="00DB245B"/>
    <w:rsid w:val="00DB2BA4"/>
    <w:rsid w:val="00DB325B"/>
    <w:rsid w:val="00DB5180"/>
    <w:rsid w:val="00DB6B72"/>
    <w:rsid w:val="00DC05DA"/>
    <w:rsid w:val="00DC1D9B"/>
    <w:rsid w:val="00DD6EC0"/>
    <w:rsid w:val="00DE1157"/>
    <w:rsid w:val="00DE4830"/>
    <w:rsid w:val="00DE4E3C"/>
    <w:rsid w:val="00DE683E"/>
    <w:rsid w:val="00DF581A"/>
    <w:rsid w:val="00DF76DF"/>
    <w:rsid w:val="00DF7C79"/>
    <w:rsid w:val="00E01101"/>
    <w:rsid w:val="00E20312"/>
    <w:rsid w:val="00E22FA7"/>
    <w:rsid w:val="00E315DA"/>
    <w:rsid w:val="00E37BBC"/>
    <w:rsid w:val="00E510DF"/>
    <w:rsid w:val="00E5349E"/>
    <w:rsid w:val="00E5411B"/>
    <w:rsid w:val="00E563B5"/>
    <w:rsid w:val="00E5659B"/>
    <w:rsid w:val="00E61C1E"/>
    <w:rsid w:val="00E644B4"/>
    <w:rsid w:val="00E7271C"/>
    <w:rsid w:val="00E74337"/>
    <w:rsid w:val="00E7798F"/>
    <w:rsid w:val="00E80892"/>
    <w:rsid w:val="00E82CB6"/>
    <w:rsid w:val="00E82F54"/>
    <w:rsid w:val="00E8661F"/>
    <w:rsid w:val="00E87493"/>
    <w:rsid w:val="00E879DD"/>
    <w:rsid w:val="00E905EF"/>
    <w:rsid w:val="00E933EE"/>
    <w:rsid w:val="00E9350D"/>
    <w:rsid w:val="00E96480"/>
    <w:rsid w:val="00EA2FF0"/>
    <w:rsid w:val="00EB1326"/>
    <w:rsid w:val="00EB678B"/>
    <w:rsid w:val="00EC1478"/>
    <w:rsid w:val="00ED0BC5"/>
    <w:rsid w:val="00ED1ED9"/>
    <w:rsid w:val="00ED24FD"/>
    <w:rsid w:val="00ED366F"/>
    <w:rsid w:val="00ED73E5"/>
    <w:rsid w:val="00ED7E75"/>
    <w:rsid w:val="00EE08BE"/>
    <w:rsid w:val="00EE37FB"/>
    <w:rsid w:val="00EE5A0D"/>
    <w:rsid w:val="00EE6DCB"/>
    <w:rsid w:val="00EF05CA"/>
    <w:rsid w:val="00EF3AD2"/>
    <w:rsid w:val="00EF5C4A"/>
    <w:rsid w:val="00EF7E73"/>
    <w:rsid w:val="00F030ED"/>
    <w:rsid w:val="00F10A72"/>
    <w:rsid w:val="00F22E13"/>
    <w:rsid w:val="00F26239"/>
    <w:rsid w:val="00F33AC0"/>
    <w:rsid w:val="00F350B5"/>
    <w:rsid w:val="00F41110"/>
    <w:rsid w:val="00F4189C"/>
    <w:rsid w:val="00F5055C"/>
    <w:rsid w:val="00F56D25"/>
    <w:rsid w:val="00F6045F"/>
    <w:rsid w:val="00F60D3F"/>
    <w:rsid w:val="00F702FA"/>
    <w:rsid w:val="00F720E5"/>
    <w:rsid w:val="00F761AC"/>
    <w:rsid w:val="00F77CEB"/>
    <w:rsid w:val="00F857A5"/>
    <w:rsid w:val="00F86171"/>
    <w:rsid w:val="00F87C54"/>
    <w:rsid w:val="00F91779"/>
    <w:rsid w:val="00F935B7"/>
    <w:rsid w:val="00F95895"/>
    <w:rsid w:val="00F9687A"/>
    <w:rsid w:val="00FA22F0"/>
    <w:rsid w:val="00FB35FA"/>
    <w:rsid w:val="00FB5F2C"/>
    <w:rsid w:val="00FB6A39"/>
    <w:rsid w:val="00FC1700"/>
    <w:rsid w:val="00FC4291"/>
    <w:rsid w:val="00FC6E69"/>
    <w:rsid w:val="00FD5755"/>
    <w:rsid w:val="00FD5E12"/>
    <w:rsid w:val="00FE29F0"/>
    <w:rsid w:val="00FE4403"/>
    <w:rsid w:val="00FE5FB6"/>
    <w:rsid w:val="00FF03BC"/>
    <w:rsid w:val="00FF21CC"/>
    <w:rsid w:val="00FF24D7"/>
    <w:rsid w:val="00FF51DD"/>
    <w:rsid w:val="00FF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1135AEAC"/>
  <w15:docId w15:val="{34B34E2B-AB80-48C9-AA47-2CF7E11C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Verdana"/>
        <w:color w:val="000000"/>
        <w:sz w:val="18"/>
        <w:szCs w:val="18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CB1818"/>
  </w:style>
  <w:style w:type="paragraph" w:styleId="Kop1">
    <w:name w:val="heading 1"/>
    <w:basedOn w:val="Standaard"/>
    <w:next w:val="Standaard"/>
    <w:link w:val="Kop1Char"/>
    <w:uiPriority w:val="99"/>
    <w:qFormat/>
    <w:rsid w:val="00DD6EC0"/>
    <w:pPr>
      <w:keepNext/>
      <w:keepLines/>
      <w:pageBreakBefore/>
      <w:numPr>
        <w:numId w:val="1"/>
      </w:numPr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Kop2">
    <w:name w:val="heading 2"/>
    <w:basedOn w:val="Kop1"/>
    <w:next w:val="Standaard"/>
    <w:link w:val="Kop2Char"/>
    <w:uiPriority w:val="99"/>
    <w:qFormat/>
    <w:rsid w:val="00ED366F"/>
    <w:pPr>
      <w:keepLines w:val="0"/>
      <w:pageBreakBefore w:val="0"/>
      <w:widowControl w:val="0"/>
      <w:numPr>
        <w:ilvl w:val="1"/>
      </w:numPr>
      <w:spacing w:before="200" w:line="300" w:lineRule="atLeast"/>
      <w:contextualSpacing/>
      <w:outlineLvl w:val="1"/>
    </w:pPr>
    <w:rPr>
      <w:rFonts w:ascii="Verdana" w:eastAsia="Times New Roman" w:hAnsi="Verdana" w:cs="Arial"/>
      <w:bCs w:val="0"/>
      <w:iCs/>
      <w:color w:val="auto"/>
      <w:kern w:val="32"/>
      <w:sz w:val="18"/>
      <w:lang w:eastAsia="nl-NL"/>
    </w:rPr>
  </w:style>
  <w:style w:type="paragraph" w:styleId="Kop3">
    <w:name w:val="heading 3"/>
    <w:basedOn w:val="Kop1"/>
    <w:next w:val="Standaard"/>
    <w:link w:val="Kop3Char"/>
    <w:uiPriority w:val="99"/>
    <w:qFormat/>
    <w:rsid w:val="00F33AC0"/>
    <w:pPr>
      <w:keepLines w:val="0"/>
      <w:pageBreakBefore w:val="0"/>
      <w:widowControl w:val="0"/>
      <w:numPr>
        <w:ilvl w:val="2"/>
      </w:numPr>
      <w:spacing w:before="240" w:line="240" w:lineRule="atLeast"/>
      <w:ind w:left="1225" w:hanging="505"/>
      <w:outlineLvl w:val="2"/>
    </w:pPr>
    <w:rPr>
      <w:rFonts w:ascii="Verdana" w:eastAsia="Times New Roman" w:hAnsi="Verdana" w:cs="Arial"/>
      <w:b w:val="0"/>
      <w:bCs w:val="0"/>
      <w:i/>
      <w:color w:val="auto"/>
      <w:kern w:val="32"/>
      <w:sz w:val="18"/>
      <w:szCs w:val="26"/>
      <w:lang w:eastAsia="nl-NL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87C54"/>
    <w:pPr>
      <w:numPr>
        <w:ilvl w:val="0"/>
        <w:numId w:val="0"/>
      </w:numPr>
      <w:ind w:left="709" w:hanging="709"/>
      <w:outlineLvl w:val="3"/>
    </w:pPr>
    <w:rPr>
      <w:i w:val="0"/>
      <w:u w:val="single"/>
    </w:rPr>
  </w:style>
  <w:style w:type="paragraph" w:styleId="Kop5">
    <w:name w:val="heading 5"/>
    <w:basedOn w:val="Standaard"/>
    <w:next w:val="Standaard"/>
    <w:pPr>
      <w:keepNext/>
      <w:keepLines/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pPr>
      <w:keepNext/>
      <w:keepLines/>
      <w:spacing w:before="240" w:after="60"/>
      <w:ind w:left="532" w:hanging="1151"/>
      <w:outlineLvl w:val="5"/>
    </w:pPr>
    <w:rPr>
      <w:rFonts w:ascii="Times New Roman" w:eastAsia="Times New Roman" w:hAnsi="Times New Roman" w:cs="Times New Roman"/>
      <w:b/>
      <w:sz w:val="22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aliases w:val="Titel op nwe pagina"/>
    <w:basedOn w:val="Standaard"/>
    <w:next w:val="Standaard"/>
    <w:link w:val="TitelChar"/>
    <w:qFormat/>
    <w:rsid w:val="00F87C54"/>
    <w:pPr>
      <w:keepNext/>
      <w:keepLines/>
      <w:pageBreakBefore/>
      <w:spacing w:after="120"/>
    </w:pPr>
    <w:rPr>
      <w:b/>
      <w:sz w:val="28"/>
    </w:rPr>
  </w:style>
  <w:style w:type="paragraph" w:styleId="Ondertitel">
    <w:name w:val="Subtitle"/>
    <w:basedOn w:val="Standaard"/>
    <w:next w:val="Standaard"/>
    <w:pPr>
      <w:keepNext/>
      <w:keepLines/>
    </w:pPr>
    <w:rPr>
      <w:i/>
      <w:color w:val="666666"/>
      <w:sz w:val="24"/>
    </w:rPr>
  </w:style>
  <w:style w:type="table" w:customStyle="1" w:styleId="5">
    <w:name w:val="5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1"/>
    <w:tblPr>
      <w:tblStyleRowBandSize w:val="1"/>
      <w:tblStyleColBandSize w:val="1"/>
      <w:tblCellMar>
        <w:top w:w="120" w:type="dxa"/>
        <w:left w:w="60" w:type="dxa"/>
        <w:bottom w:w="120" w:type="dxa"/>
        <w:right w:w="60" w:type="dxa"/>
      </w:tblCellMar>
    </w:tblPr>
  </w:style>
  <w:style w:type="table" w:customStyle="1" w:styleId="3">
    <w:name w:val="3"/>
    <w:basedOn w:val="TableNormal1"/>
    <w:tblPr>
      <w:tblStyleRowBandSize w:val="1"/>
      <w:tblStyleColBandSize w:val="1"/>
    </w:tblPr>
  </w:style>
  <w:style w:type="table" w:customStyle="1" w:styleId="2">
    <w:name w:val="2"/>
    <w:basedOn w:val="TableNormal1"/>
    <w:tblPr>
      <w:tblStyleRowBandSize w:val="1"/>
      <w:tblStyleColBandSize w:val="1"/>
    </w:tblPr>
  </w:style>
  <w:style w:type="table" w:customStyle="1" w:styleId="1">
    <w:name w:val="1"/>
    <w:basedOn w:val="TableNormal1"/>
    <w:tblPr>
      <w:tblStyleRowBandSize w:val="1"/>
      <w:tblStyleColBandSize w:val="1"/>
    </w:tblPr>
  </w:style>
  <w:style w:type="paragraph" w:styleId="Tekstopmerking">
    <w:name w:val="annotation text"/>
    <w:basedOn w:val="Standaard"/>
    <w:link w:val="TekstopmerkingChar"/>
    <w:uiPriority w:val="99"/>
    <w:unhideWhenUsed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C102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C1020"/>
    <w:rPr>
      <w:rFonts w:ascii="Tahoma" w:hAnsi="Tahoma" w:cs="Tahoma"/>
      <w:sz w:val="16"/>
      <w:szCs w:val="16"/>
    </w:rPr>
  </w:style>
  <w:style w:type="paragraph" w:styleId="Eindnoottekst">
    <w:name w:val="endnote text"/>
    <w:basedOn w:val="Standaard"/>
    <w:link w:val="EindnoottekstChar"/>
    <w:uiPriority w:val="99"/>
    <w:unhideWhenUsed/>
    <w:qFormat/>
    <w:rsid w:val="00F87C54"/>
    <w:pPr>
      <w:ind w:left="720" w:hanging="360"/>
    </w:pPr>
    <w:rPr>
      <w:rFonts w:eastAsia="Times New Roman" w:cs="Times New Roman"/>
      <w:color w:val="auto"/>
    </w:rPr>
  </w:style>
  <w:style w:type="character" w:customStyle="1" w:styleId="EindnoottekstChar">
    <w:name w:val="Eindnoottekst Char"/>
    <w:basedOn w:val="Standaardalinea-lettertype"/>
    <w:link w:val="Eindnoottekst"/>
    <w:uiPriority w:val="99"/>
    <w:rsid w:val="00F87C54"/>
    <w:rPr>
      <w:rFonts w:eastAsia="Times New Roman" w:cs="Times New Roman"/>
      <w:color w:val="auto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D309D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D309D"/>
    <w:rPr>
      <w:sz w:val="20"/>
    </w:rPr>
  </w:style>
  <w:style w:type="character" w:styleId="Eindnootmarkering">
    <w:name w:val="endnote reference"/>
    <w:basedOn w:val="Standaardalinea-lettertype"/>
    <w:uiPriority w:val="99"/>
    <w:semiHidden/>
    <w:unhideWhenUsed/>
    <w:qFormat/>
    <w:rsid w:val="00DE1157"/>
    <w:rPr>
      <w:rFonts w:ascii="Verdana" w:hAnsi="Verdana"/>
      <w:b/>
      <w:sz w:val="16"/>
      <w:vertAlign w:val="superscript"/>
    </w:rPr>
  </w:style>
  <w:style w:type="character" w:styleId="Voetnootmarkering">
    <w:name w:val="footnote reference"/>
    <w:basedOn w:val="Standaardalinea-lettertype"/>
    <w:uiPriority w:val="99"/>
    <w:unhideWhenUsed/>
    <w:qFormat/>
    <w:rsid w:val="00021C1C"/>
    <w:rPr>
      <w:rFonts w:ascii="Verdana" w:hAnsi="Verdana"/>
      <w:b/>
      <w:sz w:val="22"/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A673C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673C4"/>
  </w:style>
  <w:style w:type="paragraph" w:styleId="Voettekst">
    <w:name w:val="footer"/>
    <w:basedOn w:val="Standaard"/>
    <w:link w:val="VoettekstChar"/>
    <w:uiPriority w:val="99"/>
    <w:unhideWhenUsed/>
    <w:rsid w:val="00A673C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673C4"/>
  </w:style>
  <w:style w:type="character" w:styleId="Hyperlink">
    <w:name w:val="Hyperlink"/>
    <w:basedOn w:val="Standaardalinea-lettertype"/>
    <w:uiPriority w:val="99"/>
    <w:unhideWhenUsed/>
    <w:rsid w:val="004819F0"/>
    <w:rPr>
      <w:color w:val="0000FF" w:themeColor="hyperlink"/>
      <w:u w:val="single"/>
    </w:rPr>
  </w:style>
  <w:style w:type="paragraph" w:styleId="Lijstalinea">
    <w:name w:val="List Paragraph"/>
    <w:basedOn w:val="Standaard"/>
    <w:uiPriority w:val="34"/>
    <w:qFormat/>
    <w:rsid w:val="00F87C54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uiPriority w:val="99"/>
    <w:qFormat/>
    <w:rsid w:val="00DD6EC0"/>
    <w:rPr>
      <w:u w:val="single"/>
    </w:rPr>
  </w:style>
  <w:style w:type="character" w:customStyle="1" w:styleId="Invul-keuze-veld">
    <w:name w:val="Invul-keuze-veld"/>
    <w:basedOn w:val="Standaardalinea-lettertype"/>
    <w:uiPriority w:val="99"/>
    <w:qFormat/>
    <w:rsid w:val="001B49BB"/>
    <w:rPr>
      <w:rFonts w:ascii="Arial" w:hAnsi="Arial"/>
      <w:i/>
      <w:sz w:val="20"/>
      <w:bdr w:val="none" w:sz="0" w:space="0" w:color="auto"/>
      <w:shd w:val="clear" w:color="auto" w:fill="BFBFBF" w:themeFill="background1" w:themeFillShade="BF"/>
    </w:rPr>
  </w:style>
  <w:style w:type="character" w:customStyle="1" w:styleId="Keuzetekst-arcering">
    <w:name w:val="Keuzetekst-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FFFF00"/>
      <w14:textOutline w14:w="9525" w14:cap="rnd" w14:cmpd="sng" w14:algn="ctr">
        <w14:noFill/>
        <w14:prstDash w14:val="solid"/>
        <w14:bevel/>
      </w14:textOutline>
    </w:rPr>
  </w:style>
  <w:style w:type="character" w:customStyle="1" w:styleId="Kop1Char">
    <w:name w:val="Kop 1 Char"/>
    <w:basedOn w:val="Standaardalinea-lettertype"/>
    <w:link w:val="Kop1"/>
    <w:uiPriority w:val="99"/>
    <w:rsid w:val="00DD6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Kop2Char">
    <w:name w:val="Kop 2 Char"/>
    <w:basedOn w:val="Standaardalinea-lettertype"/>
    <w:link w:val="Kop2"/>
    <w:uiPriority w:val="99"/>
    <w:rsid w:val="00ED366F"/>
    <w:rPr>
      <w:rFonts w:eastAsia="Times New Roman" w:cs="Arial"/>
      <w:b/>
      <w:iCs/>
      <w:color w:val="auto"/>
      <w:kern w:val="32"/>
      <w:szCs w:val="28"/>
    </w:rPr>
  </w:style>
  <w:style w:type="character" w:customStyle="1" w:styleId="Kop3Char">
    <w:name w:val="Kop 3 Char"/>
    <w:basedOn w:val="Standaardalinea-lettertype"/>
    <w:link w:val="Kop3"/>
    <w:uiPriority w:val="99"/>
    <w:rsid w:val="00F33AC0"/>
    <w:rPr>
      <w:rFonts w:eastAsia="Times New Roman" w:cs="Arial"/>
      <w:i/>
      <w:color w:val="auto"/>
      <w:kern w:val="32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F87C54"/>
    <w:rPr>
      <w:rFonts w:eastAsia="Times New Roman" w:cs="Arial"/>
      <w:color w:val="auto"/>
      <w:kern w:val="32"/>
      <w:szCs w:val="26"/>
      <w:u w:val="single"/>
    </w:rPr>
  </w:style>
  <w:style w:type="character" w:customStyle="1" w:styleId="Optioneletekstarcering">
    <w:name w:val="Optionele tekst arcering"/>
    <w:basedOn w:val="Standaardalinea-lettertype"/>
    <w:uiPriority w:val="99"/>
    <w:qFormat/>
    <w:rsid w:val="00F87C54"/>
    <w:rPr>
      <w:caps/>
      <w:smallCaps w:val="0"/>
      <w:color w:val="000000" w:themeColor="text1"/>
      <w:bdr w:val="none" w:sz="0" w:space="0" w:color="auto"/>
      <w:shd w:val="clear" w:color="auto" w:fill="00B0F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D5755"/>
    <w:pPr>
      <w:pageBreakBefore w:val="0"/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uiPriority w:val="39"/>
    <w:unhideWhenUsed/>
    <w:qFormat/>
    <w:rsid w:val="00021C1C"/>
    <w:pPr>
      <w:spacing w:after="100"/>
    </w:pPr>
    <w:rPr>
      <w:b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FD5755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FD5755"/>
    <w:pPr>
      <w:spacing w:after="100"/>
      <w:ind w:left="360"/>
    </w:pPr>
  </w:style>
  <w:style w:type="paragraph" w:customStyle="1" w:styleId="toelichting">
    <w:name w:val="toelichting"/>
    <w:basedOn w:val="Standaard"/>
    <w:next w:val="Standaard"/>
    <w:link w:val="toelichtingChar"/>
    <w:uiPriority w:val="99"/>
    <w:qFormat/>
    <w:rsid w:val="00EB678B"/>
    <w:pPr>
      <w:shd w:val="clear" w:color="auto" w:fill="BFBFBF"/>
      <w:spacing w:line="264" w:lineRule="exact"/>
      <w:ind w:left="1418" w:hanging="1418"/>
    </w:pPr>
    <w:rPr>
      <w:rFonts w:eastAsia="Calibri" w:cs="Times New Roman"/>
      <w:i/>
      <w:color w:val="auto"/>
    </w:rPr>
  </w:style>
  <w:style w:type="character" w:customStyle="1" w:styleId="toelichtingChar">
    <w:name w:val="toelichting Char"/>
    <w:link w:val="toelichting"/>
    <w:uiPriority w:val="99"/>
    <w:locked/>
    <w:rsid w:val="00EB678B"/>
    <w:rPr>
      <w:rFonts w:eastAsia="Calibri" w:cs="Times New Roman"/>
      <w:i/>
      <w:color w:val="auto"/>
      <w:shd w:val="clear" w:color="auto" w:fill="BFBFBF"/>
    </w:rPr>
  </w:style>
  <w:style w:type="table" w:styleId="Tabelraster">
    <w:name w:val="Table Grid"/>
    <w:basedOn w:val="Standaardtabel"/>
    <w:uiPriority w:val="59"/>
    <w:rsid w:val="00C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gelnummer">
    <w:name w:val="line number"/>
    <w:basedOn w:val="Standaardalinea-lettertype"/>
    <w:uiPriority w:val="99"/>
    <w:semiHidden/>
    <w:unhideWhenUsed/>
    <w:rsid w:val="00BF1AD2"/>
    <w:rPr>
      <w:rFonts w:ascii="Verdana" w:hAnsi="Verdana"/>
      <w:color w:val="BFBFBF" w:themeColor="background1" w:themeShade="BF"/>
      <w:sz w:val="16"/>
    </w:rPr>
  </w:style>
  <w:style w:type="paragraph" w:styleId="Revisie">
    <w:name w:val="Revision"/>
    <w:hidden/>
    <w:uiPriority w:val="99"/>
    <w:semiHidden/>
    <w:rsid w:val="005E38EF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034D8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034D8"/>
    <w:rPr>
      <w:b/>
      <w:bCs/>
      <w:sz w:val="20"/>
      <w:szCs w:val="20"/>
    </w:rPr>
  </w:style>
  <w:style w:type="character" w:customStyle="1" w:styleId="TitelChar">
    <w:name w:val="Titel Char"/>
    <w:aliases w:val="Titel op nwe pagina Char"/>
    <w:basedOn w:val="Standaardalinea-lettertype"/>
    <w:link w:val="Titel"/>
    <w:rsid w:val="003034D8"/>
    <w:rPr>
      <w:b/>
      <w:sz w:val="28"/>
    </w:rPr>
  </w:style>
  <w:style w:type="paragraph" w:customStyle="1" w:styleId="Default">
    <w:name w:val="Default"/>
    <w:uiPriority w:val="99"/>
    <w:rsid w:val="001F19F2"/>
    <w:pPr>
      <w:widowControl w:val="0"/>
      <w:autoSpaceDE w:val="0"/>
      <w:autoSpaceDN w:val="0"/>
      <w:adjustRightInd w:val="0"/>
    </w:pPr>
    <w:rPr>
      <w:rFonts w:ascii="TTE2771988t00" w:eastAsia="Times New Roman" w:hAnsi="TTE2771988t00" w:cs="TTE2771988t00"/>
      <w:sz w:val="24"/>
      <w:szCs w:val="24"/>
    </w:rPr>
  </w:style>
  <w:style w:type="paragraph" w:styleId="Geenafstand">
    <w:name w:val="No Spacing"/>
    <w:uiPriority w:val="1"/>
    <w:qFormat/>
    <w:rsid w:val="004A7F82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Plattetekst">
    <w:name w:val="Body Text"/>
    <w:basedOn w:val="Standaard"/>
    <w:link w:val="PlattetekstChar"/>
    <w:unhideWhenUsed/>
    <w:qFormat/>
    <w:rsid w:val="009A02B2"/>
    <w:pPr>
      <w:spacing w:line="271" w:lineRule="auto"/>
    </w:pPr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character" w:customStyle="1" w:styleId="PlattetekstChar">
    <w:name w:val="Platte tekst Char"/>
    <w:basedOn w:val="Standaardalinea-lettertype"/>
    <w:link w:val="Plattetekst"/>
    <w:rsid w:val="009A02B2"/>
    <w:rPr>
      <w:rFonts w:ascii="Arial" w:eastAsiaTheme="minorEastAsia" w:hAnsi="Arial" w:cs="Arial"/>
      <w:color w:val="000000" w:themeColor="text1"/>
      <w:sz w:val="20"/>
      <w:szCs w:val="20"/>
      <w:lang w:eastAsia="en-GB"/>
    </w:rPr>
  </w:style>
  <w:style w:type="paragraph" w:styleId="Normaalweb">
    <w:name w:val="Normal (Web)"/>
    <w:basedOn w:val="Standaard"/>
    <w:uiPriority w:val="99"/>
    <w:semiHidden/>
    <w:unhideWhenUsed/>
    <w:rsid w:val="00FE440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2A5CA-3422-4775-AFD5-F971DB267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8FF0E87F.dotm</Template>
  <TotalTime>85</TotalTime>
  <Pages>2</Pages>
  <Words>572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2014-10 Aanbestedingsleidraad_Openbaar_2014-10-30.docx.docx</vt:lpstr>
      <vt:lpstr>2014-10 Aanbestedingsleidraad_Openbaar_2014-10-30.docx.docx</vt:lpstr>
    </vt:vector>
  </TitlesOfParts>
  <Company>CROW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2014-10 Aanbestedingsleidraad_Openbaar_2014-10-30.docx.docx</dc:title>
  <dc:creator>Dijkstra, S.A.C.</dc:creator>
  <cp:lastModifiedBy>Lakhloufi R (Rachid)</cp:lastModifiedBy>
  <cp:revision>15</cp:revision>
  <cp:lastPrinted>2018-10-25T11:14:00Z</cp:lastPrinted>
  <dcterms:created xsi:type="dcterms:W3CDTF">2018-10-22T12:12:00Z</dcterms:created>
  <dcterms:modified xsi:type="dcterms:W3CDTF">2022-03-12T08:45:00Z</dcterms:modified>
</cp:coreProperties>
</file>